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852" w:rsidR="001C658E" w:rsidP="00B15FEB" w:rsidRDefault="001C658E" w14:paraId="8fa8589" w14:textId="8fa8589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</w:p>
    <w:p w:rsidRPr="00BC3852" w:rsidR="001C658E" w:rsidP="00B15FEB" w:rsidRDefault="001C658E">
      <w:pPr>
        <w:jc w:val="center"/>
        <w:rPr>
          <w:rFonts w:ascii="Arial" w:hAnsi="Arial" w:cs="Arial"/>
          <w:bCs/>
        </w:rPr>
      </w:pPr>
      <w:r w:rsidRPr="00BC3852">
        <w:rPr>
          <w:rFonts w:ascii="Arial" w:hAnsi="Arial" w:cs="Arial"/>
          <w:bCs/>
        </w:rPr>
        <w:t>Z A P I S N I K</w:t>
      </w:r>
    </w:p>
    <w:p w:rsidRPr="00BC3852" w:rsidR="009E0085" w:rsidP="00B15FEB" w:rsidRDefault="0029407F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17</w:t>
      </w:r>
      <w:r w:rsidR="00437C09">
        <w:rPr>
          <w:rFonts w:ascii="Arial" w:hAnsi="Arial" w:cs="Arial"/>
          <w:bCs/>
        </w:rPr>
        <w:t>. siječnja 2022.</w:t>
      </w:r>
    </w:p>
    <w:p w:rsidRPr="00BC3852" w:rsidR="009E0085" w:rsidP="00B15FEB" w:rsidRDefault="009E0085">
      <w:pPr>
        <w:jc w:val="center"/>
        <w:rPr>
          <w:rFonts w:ascii="Arial" w:hAnsi="Arial" w:cs="Arial"/>
          <w:b/>
          <w:bCs/>
        </w:rPr>
      </w:pPr>
    </w:p>
    <w:p w:rsidR="000D22E2" w:rsidP="00B15FEB" w:rsidRDefault="009E0085">
      <w:pPr>
        <w:jc w:val="both"/>
        <w:rPr>
          <w:rFonts w:ascii="Arial" w:hAnsi="Arial" w:cs="Arial"/>
          <w:bCs/>
        </w:rPr>
      </w:pPr>
      <w:r w:rsidRPr="00BC3852">
        <w:rPr>
          <w:rFonts w:ascii="Arial" w:hAnsi="Arial" w:cs="Arial"/>
        </w:rPr>
        <w:t xml:space="preserve">sastavljen kod Trgovačkog suda u Zadru, </w:t>
      </w:r>
      <w:r w:rsidRPr="00BC3852" w:rsidR="00E6256C">
        <w:rPr>
          <w:rFonts w:ascii="Arial" w:hAnsi="Arial" w:cs="Arial"/>
        </w:rPr>
        <w:t xml:space="preserve">na ročištu radi </w:t>
      </w:r>
      <w:r w:rsidRPr="00BC3852">
        <w:rPr>
          <w:rFonts w:ascii="Arial" w:hAnsi="Arial" w:cs="Arial"/>
        </w:rPr>
        <w:t>ispitivanj</w:t>
      </w:r>
      <w:r w:rsidRPr="00BC3852" w:rsidR="00E6256C">
        <w:rPr>
          <w:rFonts w:ascii="Arial" w:hAnsi="Arial" w:cs="Arial"/>
        </w:rPr>
        <w:t>a</w:t>
      </w:r>
      <w:r w:rsidRPr="00BC3852">
        <w:rPr>
          <w:rFonts w:ascii="Arial" w:hAnsi="Arial" w:cs="Arial"/>
        </w:rPr>
        <w:t xml:space="preserve"> tražbina u pred</w:t>
      </w:r>
      <w:r w:rsidR="000D22E2">
        <w:rPr>
          <w:rFonts w:ascii="Arial" w:hAnsi="Arial" w:cs="Arial"/>
        </w:rPr>
        <w:t xml:space="preserve">stečajnom postupku nad dužnikom </w:t>
      </w:r>
      <w:r w:rsidR="00437C09">
        <w:rPr>
          <w:rFonts w:ascii="Arial" w:hAnsi="Arial" w:cs="Arial"/>
        </w:rPr>
        <w:t>PLACA UGOSTITELJSTVO d.o.o., Zadar, Ulica Grgura Budislavića 99, OIB:97173962608</w:t>
      </w:r>
    </w:p>
    <w:p w:rsidR="00437C09" w:rsidP="00B15FEB" w:rsidRDefault="00437C09">
      <w:pPr>
        <w:jc w:val="both"/>
        <w:rPr>
          <w:rFonts w:ascii="Arial" w:hAnsi="Arial" w:cs="Arial"/>
          <w:bCs/>
        </w:rPr>
      </w:pPr>
    </w:p>
    <w:p w:rsidR="00437C09" w:rsidP="00B15FEB" w:rsidRDefault="00437C09">
      <w:pPr>
        <w:jc w:val="both"/>
        <w:rPr>
          <w:rFonts w:ascii="Arial" w:hAnsi="Arial" w:cs="Arial"/>
          <w:bCs/>
        </w:rPr>
      </w:pPr>
    </w:p>
    <w:p w:rsidRPr="000D22E2" w:rsidR="000D22E2" w:rsidP="00B15FEB" w:rsidRDefault="009E0085">
      <w:pPr>
        <w:jc w:val="both"/>
        <w:rPr>
          <w:rFonts w:ascii="Arial" w:hAnsi="Arial" w:cs="Arial"/>
          <w:bCs/>
        </w:rPr>
      </w:pPr>
      <w:r w:rsidRPr="00BC3852">
        <w:rPr>
          <w:rFonts w:ascii="Arial" w:hAnsi="Arial" w:cs="Arial"/>
          <w:bCs/>
        </w:rPr>
        <w:t>OD SUDA NAZOČNI:</w:t>
      </w:r>
    </w:p>
    <w:p w:rsidRPr="00BC3852" w:rsidR="009E0085" w:rsidP="00B15FEB" w:rsidRDefault="009E0085">
      <w:pPr>
        <w:jc w:val="both"/>
        <w:rPr>
          <w:rFonts w:ascii="Arial" w:hAnsi="Arial" w:cs="Arial"/>
        </w:rPr>
      </w:pPr>
      <w:r w:rsidRPr="00BC3852">
        <w:rPr>
          <w:rFonts w:ascii="Arial" w:hAnsi="Arial" w:cs="Arial"/>
        </w:rPr>
        <w:t>A</w:t>
      </w:r>
      <w:r w:rsidRPr="00BC3852" w:rsidR="0009467A">
        <w:rPr>
          <w:rFonts w:ascii="Arial" w:hAnsi="Arial" w:cs="Arial"/>
        </w:rPr>
        <w:t>na Markač</w:t>
      </w:r>
      <w:r w:rsidRPr="00BC3852" w:rsidR="00B2269B">
        <w:rPr>
          <w:rFonts w:ascii="Arial" w:hAnsi="Arial" w:cs="Arial"/>
        </w:rPr>
        <w:t xml:space="preserve">, </w:t>
      </w:r>
      <w:r w:rsidRPr="00BC3852" w:rsidR="0009467A">
        <w:rPr>
          <w:rFonts w:ascii="Arial" w:hAnsi="Arial" w:cs="Arial"/>
        </w:rPr>
        <w:t>sutkinja</w:t>
      </w:r>
      <w:r w:rsidRPr="00BC3852">
        <w:rPr>
          <w:rFonts w:ascii="Arial" w:hAnsi="Arial" w:cs="Arial"/>
        </w:rPr>
        <w:t xml:space="preserve"> </w:t>
      </w:r>
    </w:p>
    <w:p w:rsidRPr="00BC3852" w:rsidR="0009467A" w:rsidP="00B15FEB" w:rsidRDefault="002940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Martina Kalmeta</w:t>
      </w:r>
      <w:r w:rsidRPr="00BC3852" w:rsidR="009E0085">
        <w:rPr>
          <w:rFonts w:ascii="Arial" w:hAnsi="Arial" w:cs="Arial"/>
        </w:rPr>
        <w:t>, zapisničar</w:t>
      </w:r>
      <w:r w:rsidRPr="00BC3852" w:rsidR="0009467A">
        <w:rPr>
          <w:rFonts w:ascii="Arial" w:hAnsi="Arial" w:cs="Arial"/>
        </w:rPr>
        <w:t>ka</w:t>
      </w:r>
    </w:p>
    <w:p w:rsidRPr="00BC3852" w:rsidR="00B15FEB" w:rsidP="00B15FEB" w:rsidRDefault="00B15FEB">
      <w:pPr>
        <w:jc w:val="both"/>
        <w:rPr>
          <w:rFonts w:ascii="Arial" w:hAnsi="Arial" w:cs="Arial"/>
        </w:rPr>
      </w:pPr>
    </w:p>
    <w:p w:rsidRPr="00BC3852" w:rsidR="009E0085" w:rsidP="00B15FEB" w:rsidRDefault="00E6256C">
      <w:pPr>
        <w:rPr>
          <w:rFonts w:ascii="Arial" w:hAnsi="Arial" w:cs="Arial"/>
        </w:rPr>
      </w:pPr>
      <w:r w:rsidRPr="00BC3852">
        <w:rPr>
          <w:rFonts w:ascii="Arial" w:hAnsi="Arial" w:cs="Arial"/>
        </w:rPr>
        <w:t xml:space="preserve">Započeto </w:t>
      </w:r>
      <w:r w:rsidRPr="00BC3852" w:rsidR="009E0085">
        <w:rPr>
          <w:rFonts w:ascii="Arial" w:hAnsi="Arial" w:cs="Arial"/>
        </w:rPr>
        <w:t xml:space="preserve">u </w:t>
      </w:r>
      <w:r w:rsidR="00437C09">
        <w:rPr>
          <w:rFonts w:ascii="Arial" w:hAnsi="Arial" w:cs="Arial"/>
        </w:rPr>
        <w:t>9,3</w:t>
      </w:r>
      <w:r w:rsidR="000D22E2">
        <w:rPr>
          <w:rFonts w:ascii="Arial" w:hAnsi="Arial" w:cs="Arial"/>
        </w:rPr>
        <w:t>0</w:t>
      </w:r>
      <w:r w:rsidRPr="00BC3852" w:rsidR="0009467A">
        <w:rPr>
          <w:rFonts w:ascii="Arial" w:hAnsi="Arial" w:cs="Arial"/>
        </w:rPr>
        <w:t xml:space="preserve"> </w:t>
      </w:r>
      <w:r w:rsidRPr="00BC3852" w:rsidR="009E0085">
        <w:rPr>
          <w:rFonts w:ascii="Arial" w:hAnsi="Arial" w:cs="Arial"/>
        </w:rPr>
        <w:t>sati.</w:t>
      </w:r>
      <w:r w:rsidRPr="00BC3852">
        <w:rPr>
          <w:rFonts w:ascii="Arial" w:hAnsi="Arial" w:cs="Arial"/>
        </w:rPr>
        <w:t xml:space="preserve"> Ročište je javno.</w:t>
      </w:r>
    </w:p>
    <w:p w:rsidRPr="00BC3852" w:rsidR="000307B4" w:rsidP="00B15FEB" w:rsidRDefault="000307B4">
      <w:pPr>
        <w:rPr>
          <w:rFonts w:ascii="Arial" w:hAnsi="Arial" w:cs="Arial"/>
        </w:rPr>
      </w:pPr>
    </w:p>
    <w:p w:rsidR="00437C09" w:rsidP="00AA617B" w:rsidRDefault="0009467A">
      <w:pPr>
        <w:rPr>
          <w:rFonts w:ascii="Arial" w:hAnsi="Arial" w:cs="Arial"/>
        </w:rPr>
      </w:pPr>
      <w:r w:rsidRPr="00BC3852">
        <w:rPr>
          <w:rFonts w:ascii="Arial" w:hAnsi="Arial" w:cs="Arial"/>
        </w:rPr>
        <w:t xml:space="preserve">Utvrđuje se da su pristupili: </w:t>
      </w:r>
    </w:p>
    <w:p w:rsidRPr="00AA617B" w:rsidR="00AA617B" w:rsidP="00AA617B" w:rsidRDefault="00AA617B">
      <w:pPr>
        <w:rPr>
          <w:rFonts w:ascii="Arial" w:hAnsi="Arial" w:cs="Arial"/>
        </w:rPr>
      </w:pPr>
    </w:p>
    <w:p w:rsidRPr="000D22E2" w:rsidR="00A11233" w:rsidP="000D22E2" w:rsidRDefault="0009467A">
      <w:pPr>
        <w:pStyle w:val="Odlomakpopisa"/>
        <w:numPr>
          <w:ilvl w:val="0"/>
          <w:numId w:val="20"/>
        </w:numPr>
        <w:rPr>
          <w:rFonts w:ascii="Arial" w:hAnsi="Arial" w:cs="Arial"/>
        </w:rPr>
      </w:pPr>
      <w:r w:rsidRPr="000D22E2">
        <w:rPr>
          <w:rFonts w:ascii="Arial" w:hAnsi="Arial" w:cs="Arial"/>
        </w:rPr>
        <w:t xml:space="preserve">povjerenik </w:t>
      </w:r>
      <w:r w:rsidR="00437C09">
        <w:rPr>
          <w:rFonts w:ascii="Arial" w:hAnsi="Arial" w:cs="Arial"/>
        </w:rPr>
        <w:t xml:space="preserve">Marko Bitanga </w:t>
      </w:r>
    </w:p>
    <w:p w:rsidRPr="00AA617B" w:rsidR="00AA617B" w:rsidP="00AA617B" w:rsidRDefault="00AA617B">
      <w:pPr>
        <w:ind w:left="360"/>
        <w:rPr>
          <w:rFonts w:ascii="Arial" w:hAnsi="Arial" w:cs="Arial"/>
        </w:rPr>
      </w:pPr>
    </w:p>
    <w:p w:rsidR="00437C09" w:rsidP="00D1792D" w:rsidRDefault="0009467A">
      <w:pPr>
        <w:pStyle w:val="Odlomakpopisa"/>
        <w:numPr>
          <w:ilvl w:val="0"/>
          <w:numId w:val="20"/>
        </w:numPr>
        <w:rPr>
          <w:rFonts w:ascii="Arial" w:hAnsi="Arial" w:cs="Arial"/>
        </w:rPr>
      </w:pPr>
      <w:r w:rsidRPr="00030ECD">
        <w:rPr>
          <w:rFonts w:ascii="Arial" w:hAnsi="Arial" w:cs="Arial"/>
        </w:rPr>
        <w:t>za dužnika</w:t>
      </w:r>
      <w:r w:rsidRPr="00030ECD" w:rsidR="00437C09">
        <w:rPr>
          <w:rFonts w:ascii="Arial" w:hAnsi="Arial" w:cs="Arial"/>
        </w:rPr>
        <w:t>:</w:t>
      </w:r>
      <w:r w:rsidRPr="00030ECD">
        <w:rPr>
          <w:rFonts w:ascii="Arial" w:hAnsi="Arial" w:cs="Arial"/>
        </w:rPr>
        <w:t xml:space="preserve"> </w:t>
      </w:r>
      <w:r w:rsidRPr="00030ECD" w:rsidR="00030ECD">
        <w:rPr>
          <w:rFonts w:ascii="Arial" w:hAnsi="Arial" w:cs="Arial"/>
        </w:rPr>
        <w:t xml:space="preserve">punomoćnica Ivana Stazić, odvjetnica u Odvjetničkom društvu Surić &amp; partneri d.o.o., Zadar, prilaže punomoć u spis </w:t>
      </w:r>
    </w:p>
    <w:p w:rsidRPr="00030ECD" w:rsidR="00030ECD" w:rsidP="00030ECD" w:rsidRDefault="00030ECD">
      <w:pPr>
        <w:pStyle w:val="Odlomakpopisa"/>
        <w:rPr>
          <w:rFonts w:ascii="Arial" w:hAnsi="Arial" w:cs="Arial"/>
        </w:rPr>
      </w:pPr>
    </w:p>
    <w:p w:rsidRPr="00030ECD" w:rsidR="00030ECD" w:rsidP="00030ECD" w:rsidRDefault="00030ECD">
      <w:pPr>
        <w:pStyle w:val="Odlomakpopisa"/>
        <w:rPr>
          <w:rFonts w:ascii="Arial" w:hAnsi="Arial" w:cs="Arial"/>
        </w:rPr>
      </w:pPr>
    </w:p>
    <w:p w:rsidRPr="00437C09" w:rsidR="000D22E2" w:rsidP="00D1792D" w:rsidRDefault="0009467A">
      <w:pPr>
        <w:pStyle w:val="Odlomakpopisa"/>
        <w:numPr>
          <w:ilvl w:val="0"/>
          <w:numId w:val="20"/>
        </w:numPr>
        <w:rPr>
          <w:rFonts w:ascii="Arial" w:hAnsi="Arial" w:cs="Arial"/>
        </w:rPr>
      </w:pPr>
      <w:r w:rsidRPr="00437C09">
        <w:rPr>
          <w:rFonts w:ascii="Arial" w:hAnsi="Arial" w:cs="Arial"/>
        </w:rPr>
        <w:t>za vjerovnike:</w:t>
      </w:r>
    </w:p>
    <w:p w:rsidR="002E0057" w:rsidP="00D1792D" w:rsidRDefault="00D1792D">
      <w:pPr>
        <w:pStyle w:val="Odlomakpopisa"/>
        <w:numPr>
          <w:ilvl w:val="0"/>
          <w:numId w:val="20"/>
        </w:numPr>
        <w:jc w:val="both"/>
        <w:rPr>
          <w:rFonts w:ascii="Arial" w:hAnsi="Arial" w:cs="Arial"/>
        </w:rPr>
      </w:pPr>
      <w:r w:rsidRPr="00D1792D">
        <w:rPr>
          <w:rFonts w:ascii="Arial" w:hAnsi="Arial" w:cs="Arial"/>
        </w:rPr>
        <w:t>ERSTE&amp; STEIERMARKISCHE BANK d.d., Rijeka – zamjenica punomoćnika Ana Padrenostro, odvjetnica u Zadru, zamjenička punomoć prileži spisu</w:t>
      </w:r>
    </w:p>
    <w:p w:rsidRPr="00D1792D" w:rsidR="00030ECD" w:rsidP="00D1792D" w:rsidRDefault="00030ECD">
      <w:pPr>
        <w:pStyle w:val="Odlomakpopisa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REPUBLIKA HRVATSKA, Ministarstvo financija – zakonska zastupnica zamjenica Županijskog državnog odvjetnika u Zadru Lidija Vitaljić</w:t>
      </w:r>
    </w:p>
    <w:p w:rsidR="003E6941" w:rsidP="00B15FEB" w:rsidRDefault="003E6941">
      <w:pPr>
        <w:jc w:val="both"/>
        <w:rPr>
          <w:rFonts w:ascii="Arial" w:hAnsi="Arial" w:cs="Arial"/>
        </w:rPr>
      </w:pPr>
    </w:p>
    <w:p w:rsidR="00D1792D" w:rsidP="00B15FEB" w:rsidRDefault="00D1792D">
      <w:pPr>
        <w:jc w:val="both"/>
        <w:rPr>
          <w:rFonts w:ascii="Arial" w:hAnsi="Arial" w:cs="Arial"/>
        </w:rPr>
      </w:pPr>
    </w:p>
    <w:p w:rsidR="009E0085" w:rsidP="00B15FEB" w:rsidRDefault="00ED2B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</w:t>
      </w:r>
      <w:r w:rsidRPr="00BC3852" w:rsidR="000307B4">
        <w:rPr>
          <w:rFonts w:ascii="Arial" w:hAnsi="Arial" w:cs="Arial"/>
        </w:rPr>
        <w:t xml:space="preserve">se da je Rješenje o otvaranju </w:t>
      </w:r>
      <w:r w:rsidRPr="00BC3852" w:rsidR="003631C7">
        <w:rPr>
          <w:rFonts w:ascii="Arial" w:hAnsi="Arial" w:cs="Arial"/>
        </w:rPr>
        <w:t>predstečajnog postup</w:t>
      </w:r>
      <w:r w:rsidRPr="00BC3852" w:rsidR="006A4D6F">
        <w:rPr>
          <w:rFonts w:ascii="Arial" w:hAnsi="Arial" w:cs="Arial"/>
        </w:rPr>
        <w:t xml:space="preserve">ka </w:t>
      </w:r>
      <w:r w:rsidRPr="00BC3852" w:rsidR="003631C7">
        <w:rPr>
          <w:rFonts w:ascii="Arial" w:hAnsi="Arial" w:cs="Arial"/>
        </w:rPr>
        <w:t>nad dužnikom</w:t>
      </w:r>
      <w:r w:rsidR="00AA617B">
        <w:rPr>
          <w:rFonts w:ascii="Arial" w:hAnsi="Arial" w:cs="Arial"/>
        </w:rPr>
        <w:t xml:space="preserve"> PLACA UGOSTITELJSTVO d.o.o., Zadar, Ulica Grgura Budislavića 99, OIB:97173962608</w:t>
      </w:r>
      <w:r w:rsidRPr="00BC3852" w:rsidR="00C20DD2">
        <w:rPr>
          <w:rFonts w:ascii="Arial" w:hAnsi="Arial" w:cs="Arial"/>
        </w:rPr>
        <w:t xml:space="preserve">, </w:t>
      </w:r>
      <w:r w:rsidRPr="00BC3852" w:rsidR="00876BA2">
        <w:rPr>
          <w:rFonts w:ascii="Arial" w:hAnsi="Arial" w:cs="Arial"/>
        </w:rPr>
        <w:t>don</w:t>
      </w:r>
      <w:r w:rsidR="00297D39">
        <w:rPr>
          <w:rFonts w:ascii="Arial" w:hAnsi="Arial" w:cs="Arial"/>
        </w:rPr>
        <w:t>esen</w:t>
      </w:r>
      <w:r w:rsidRPr="00BC3852" w:rsidR="00876BA2">
        <w:rPr>
          <w:rFonts w:ascii="Arial" w:hAnsi="Arial" w:cs="Arial"/>
        </w:rPr>
        <w:t>o</w:t>
      </w:r>
      <w:r w:rsidR="00AA617B">
        <w:rPr>
          <w:rFonts w:ascii="Arial" w:hAnsi="Arial" w:cs="Arial"/>
        </w:rPr>
        <w:t xml:space="preserve"> 17. rujna 2021</w:t>
      </w:r>
      <w:r w:rsidR="000D22E2">
        <w:rPr>
          <w:rFonts w:ascii="Arial" w:hAnsi="Arial" w:cs="Arial"/>
        </w:rPr>
        <w:t>.</w:t>
      </w:r>
      <w:r w:rsidRPr="00BC3852" w:rsidR="00876BA2">
        <w:rPr>
          <w:rFonts w:ascii="Arial" w:hAnsi="Arial" w:cs="Arial"/>
        </w:rPr>
        <w:t xml:space="preserve"> koje je istog </w:t>
      </w:r>
      <w:r w:rsidRPr="00BC3852" w:rsidR="00B15FEB">
        <w:rPr>
          <w:rFonts w:ascii="Arial" w:hAnsi="Arial" w:cs="Arial"/>
        </w:rPr>
        <w:t xml:space="preserve">dana u </w:t>
      </w:r>
      <w:r w:rsidR="00AA617B">
        <w:rPr>
          <w:rFonts w:ascii="Arial" w:hAnsi="Arial" w:cs="Arial"/>
        </w:rPr>
        <w:t>8:28</w:t>
      </w:r>
      <w:r w:rsidR="000D22E2">
        <w:rPr>
          <w:rFonts w:ascii="Arial" w:hAnsi="Arial" w:cs="Arial"/>
        </w:rPr>
        <w:t xml:space="preserve"> </w:t>
      </w:r>
      <w:r w:rsidRPr="00BC3852" w:rsidR="004A1E3B">
        <w:rPr>
          <w:rFonts w:ascii="Arial" w:hAnsi="Arial" w:cs="Arial"/>
        </w:rPr>
        <w:t xml:space="preserve">sati </w:t>
      </w:r>
      <w:r w:rsidRPr="00BC3852" w:rsidR="00B2269B">
        <w:rPr>
          <w:rFonts w:ascii="Arial" w:hAnsi="Arial" w:cs="Arial"/>
        </w:rPr>
        <w:t>objavljeno na mrežnoj stranici e-Oglasna ploča sudova.</w:t>
      </w:r>
    </w:p>
    <w:p w:rsidR="00AA617B" w:rsidP="00B15FEB" w:rsidRDefault="00AA617B">
      <w:pPr>
        <w:jc w:val="both"/>
        <w:rPr>
          <w:rFonts w:ascii="Arial" w:hAnsi="Arial" w:cs="Arial"/>
        </w:rPr>
      </w:pPr>
    </w:p>
    <w:p w:rsidRPr="00D36217" w:rsidR="00AA617B" w:rsidP="00AA617B" w:rsidRDefault="00AA61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</w:t>
      </w:r>
      <w:r w:rsidRPr="00D36217">
        <w:rPr>
          <w:rFonts w:ascii="Arial" w:hAnsi="Arial" w:cs="Arial"/>
        </w:rPr>
        <w:t xml:space="preserve">da je poziv o održavanju današnjeg ročišta objavljen na mrežnoj stranici e-Oglasna ploča sudova </w:t>
      </w:r>
      <w:r>
        <w:rPr>
          <w:rFonts w:ascii="Arial" w:hAnsi="Arial" w:cs="Arial"/>
        </w:rPr>
        <w:t>17. rujna 2021.</w:t>
      </w:r>
    </w:p>
    <w:p w:rsidRPr="00BC3852" w:rsidR="000D22E2" w:rsidP="00B15FEB" w:rsidRDefault="000D22E2">
      <w:pPr>
        <w:jc w:val="both"/>
        <w:rPr>
          <w:rFonts w:ascii="Arial" w:hAnsi="Arial" w:cs="Arial"/>
        </w:rPr>
      </w:pPr>
    </w:p>
    <w:p w:rsidRPr="00BC3852" w:rsidR="00B2269B" w:rsidP="00B15FEB" w:rsidRDefault="00130E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</w:t>
      </w:r>
      <w:r w:rsidRPr="00BC3852" w:rsidR="0009467A">
        <w:rPr>
          <w:rFonts w:ascii="Arial" w:hAnsi="Arial" w:cs="Arial"/>
        </w:rPr>
        <w:t xml:space="preserve"> se da je Financijska agencija</w:t>
      </w:r>
      <w:r w:rsidR="000D22E2">
        <w:rPr>
          <w:rFonts w:ascii="Arial" w:hAnsi="Arial" w:cs="Arial"/>
        </w:rPr>
        <w:t xml:space="preserve"> </w:t>
      </w:r>
      <w:r w:rsidR="00AA617B">
        <w:rPr>
          <w:rFonts w:ascii="Arial" w:hAnsi="Arial" w:cs="Arial"/>
        </w:rPr>
        <w:t xml:space="preserve">21. listopada </w:t>
      </w:r>
      <w:r w:rsidR="000D22E2">
        <w:rPr>
          <w:rFonts w:ascii="Arial" w:hAnsi="Arial" w:cs="Arial"/>
        </w:rPr>
        <w:t>2021.</w:t>
      </w:r>
      <w:r w:rsidRPr="00BC3852" w:rsidR="00AE1516">
        <w:rPr>
          <w:rFonts w:ascii="Arial" w:hAnsi="Arial" w:cs="Arial"/>
        </w:rPr>
        <w:t xml:space="preserve"> </w:t>
      </w:r>
      <w:r w:rsidRPr="00BC3852" w:rsidR="0009467A">
        <w:rPr>
          <w:rFonts w:ascii="Arial" w:hAnsi="Arial" w:cs="Arial"/>
        </w:rPr>
        <w:t xml:space="preserve">na </w:t>
      </w:r>
      <w:r w:rsidRPr="00BC3852" w:rsidR="00977A9E">
        <w:rPr>
          <w:rFonts w:ascii="Arial" w:hAnsi="Arial" w:cs="Arial"/>
        </w:rPr>
        <w:t xml:space="preserve">mrežnoj </w:t>
      </w:r>
      <w:r w:rsidRPr="00BC3852" w:rsidR="004A1E3B">
        <w:rPr>
          <w:rFonts w:ascii="Arial" w:hAnsi="Arial" w:cs="Arial"/>
        </w:rPr>
        <w:t xml:space="preserve">stranici </w:t>
      </w:r>
      <w:r w:rsidRPr="00BC3852" w:rsidR="00B2269B">
        <w:rPr>
          <w:rFonts w:ascii="Arial" w:hAnsi="Arial" w:cs="Arial"/>
        </w:rPr>
        <w:t>e-O</w:t>
      </w:r>
      <w:r w:rsidRPr="00BC3852" w:rsidR="0009467A">
        <w:rPr>
          <w:rFonts w:ascii="Arial" w:hAnsi="Arial" w:cs="Arial"/>
        </w:rPr>
        <w:t>glasn</w:t>
      </w:r>
      <w:r w:rsidRPr="00BC3852" w:rsidR="00B15FEB">
        <w:rPr>
          <w:rFonts w:ascii="Arial" w:hAnsi="Arial" w:cs="Arial"/>
        </w:rPr>
        <w:t>a ploča</w:t>
      </w:r>
      <w:r w:rsidRPr="00BC3852" w:rsidR="0009467A">
        <w:rPr>
          <w:rFonts w:ascii="Arial" w:hAnsi="Arial" w:cs="Arial"/>
        </w:rPr>
        <w:t xml:space="preserve"> </w:t>
      </w:r>
      <w:r w:rsidRPr="00BC3852" w:rsidR="00B2269B">
        <w:rPr>
          <w:rFonts w:ascii="Arial" w:hAnsi="Arial" w:cs="Arial"/>
        </w:rPr>
        <w:t xml:space="preserve">sudova </w:t>
      </w:r>
      <w:r w:rsidRPr="00BC3852" w:rsidR="0009467A">
        <w:rPr>
          <w:rFonts w:ascii="Arial" w:hAnsi="Arial" w:cs="Arial"/>
        </w:rPr>
        <w:t>objavila t</w:t>
      </w:r>
      <w:r w:rsidR="00AA617B">
        <w:rPr>
          <w:rFonts w:ascii="Arial" w:hAnsi="Arial" w:cs="Arial"/>
        </w:rPr>
        <w:t>ablicu prijavljenih tražbina.</w:t>
      </w:r>
    </w:p>
    <w:p w:rsidRPr="00BC3852" w:rsidR="000307B4" w:rsidP="000307B4" w:rsidRDefault="000307B4">
      <w:pPr>
        <w:jc w:val="both"/>
        <w:rPr>
          <w:rFonts w:ascii="Arial" w:hAnsi="Arial" w:cs="Arial"/>
        </w:rPr>
      </w:pPr>
    </w:p>
    <w:p w:rsidR="00286091" w:rsidP="00B15FEB" w:rsidRDefault="00130E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</w:t>
      </w:r>
      <w:r w:rsidRPr="00BC3852" w:rsidR="000307B4">
        <w:rPr>
          <w:rFonts w:ascii="Arial" w:hAnsi="Arial" w:cs="Arial"/>
        </w:rPr>
        <w:t xml:space="preserve"> se da se dužnik očitovao o prijavljenim tražbinama vjerovnika, koje očitovanja je i dostavio Finan</w:t>
      </w:r>
      <w:r w:rsidR="00253F0F">
        <w:rPr>
          <w:rFonts w:ascii="Arial" w:hAnsi="Arial" w:cs="Arial"/>
        </w:rPr>
        <w:t xml:space="preserve">cijskoj agenciji, što je ista </w:t>
      </w:r>
      <w:r w:rsidRPr="00BC3852" w:rsidR="000307B4">
        <w:rPr>
          <w:rFonts w:ascii="Arial" w:hAnsi="Arial" w:cs="Arial"/>
        </w:rPr>
        <w:t xml:space="preserve">objavila </w:t>
      </w:r>
      <w:r w:rsidR="00AA617B">
        <w:rPr>
          <w:rFonts w:ascii="Arial" w:hAnsi="Arial" w:cs="Arial"/>
        </w:rPr>
        <w:t xml:space="preserve">2. prosinca </w:t>
      </w:r>
      <w:r w:rsidR="00ED134E">
        <w:rPr>
          <w:rFonts w:ascii="Arial" w:hAnsi="Arial" w:cs="Arial"/>
        </w:rPr>
        <w:t xml:space="preserve">2021. </w:t>
      </w:r>
      <w:r w:rsidRPr="00BC3852" w:rsidR="000307B4">
        <w:rPr>
          <w:rFonts w:ascii="Arial" w:hAnsi="Arial" w:cs="Arial"/>
        </w:rPr>
        <w:t>na mrežnoj stranici e-Oglasna ploča sudova</w:t>
      </w:r>
      <w:r w:rsidR="00AA617B">
        <w:rPr>
          <w:rFonts w:ascii="Arial" w:hAnsi="Arial" w:cs="Arial"/>
        </w:rPr>
        <w:t>.</w:t>
      </w:r>
    </w:p>
    <w:p w:rsidRPr="00BC3852" w:rsidR="00AA617B" w:rsidP="00B15FEB" w:rsidRDefault="00AA617B">
      <w:pPr>
        <w:jc w:val="both"/>
        <w:rPr>
          <w:rFonts w:ascii="Arial" w:hAnsi="Arial" w:cs="Arial"/>
        </w:rPr>
      </w:pPr>
    </w:p>
    <w:p w:rsidR="00BD5445" w:rsidP="00BD5445" w:rsidRDefault="00130E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</w:t>
      </w:r>
      <w:r w:rsidRPr="00BC3852" w:rsidR="00B2269B">
        <w:rPr>
          <w:rFonts w:ascii="Arial" w:hAnsi="Arial" w:cs="Arial"/>
        </w:rPr>
        <w:t xml:space="preserve"> se da se povjerenik očitovao o prijavljenim tražbinama vjerovnika, koje očitovanja je i dostavio Financijskoj agenciji, što je ista i objavila </w:t>
      </w:r>
      <w:r w:rsidR="00AA617B">
        <w:rPr>
          <w:rFonts w:ascii="Arial" w:hAnsi="Arial" w:cs="Arial"/>
        </w:rPr>
        <w:t xml:space="preserve">2. prosinca </w:t>
      </w:r>
      <w:r w:rsidR="00ED134E">
        <w:rPr>
          <w:rFonts w:ascii="Arial" w:hAnsi="Arial" w:cs="Arial"/>
        </w:rPr>
        <w:t xml:space="preserve">2021. </w:t>
      </w:r>
      <w:r w:rsidRPr="00BC3852" w:rsidR="00B2269B">
        <w:rPr>
          <w:rFonts w:ascii="Arial" w:hAnsi="Arial" w:cs="Arial"/>
        </w:rPr>
        <w:t xml:space="preserve">na mrežnoj </w:t>
      </w:r>
      <w:r w:rsidRPr="00BC3852" w:rsidR="004A1E3B">
        <w:rPr>
          <w:rFonts w:ascii="Arial" w:hAnsi="Arial" w:cs="Arial"/>
        </w:rPr>
        <w:t xml:space="preserve">stranici </w:t>
      </w:r>
      <w:r w:rsidRPr="00BC3852" w:rsidR="00B2269B">
        <w:rPr>
          <w:rFonts w:ascii="Arial" w:hAnsi="Arial" w:cs="Arial"/>
        </w:rPr>
        <w:t>e-Oglasn</w:t>
      </w:r>
      <w:r w:rsidRPr="00BC3852" w:rsidR="00B15FEB">
        <w:rPr>
          <w:rFonts w:ascii="Arial" w:hAnsi="Arial" w:cs="Arial"/>
        </w:rPr>
        <w:t>a ploča</w:t>
      </w:r>
      <w:r w:rsidR="00AA617B">
        <w:rPr>
          <w:rFonts w:ascii="Arial" w:hAnsi="Arial" w:cs="Arial"/>
        </w:rPr>
        <w:t xml:space="preserve"> sudova.</w:t>
      </w:r>
    </w:p>
    <w:p w:rsidR="006743E4" w:rsidP="00BD5445" w:rsidRDefault="006743E4">
      <w:pPr>
        <w:jc w:val="both"/>
        <w:rPr>
          <w:rFonts w:ascii="Arial" w:hAnsi="Arial" w:cs="Arial"/>
        </w:rPr>
      </w:pPr>
    </w:p>
    <w:p w:rsidR="006743E4" w:rsidP="00BD5445" w:rsidRDefault="006743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je dana </w:t>
      </w:r>
      <w:r w:rsidR="008E47EE">
        <w:rPr>
          <w:rFonts w:ascii="Arial" w:hAnsi="Arial" w:cs="Arial"/>
        </w:rPr>
        <w:t xml:space="preserve">4. siječnja 2022. zaprimljen podnesak vjerovnika IMPULS-LEASING d.o.o., Zagreb, kojim obavještava nadležni sud da mu je predstečajni vjerovnik podmirio dugovanje po Ugovoru o leasingu broj 39567, slijedom čega da isti predmetnim podneskom povlači svoje izlučno pravo i cjelokupno prijavljenu tražbinu koju da je ima prema dužniku. </w:t>
      </w:r>
    </w:p>
    <w:p w:rsidR="008E47EE" w:rsidP="00BD5445" w:rsidRDefault="008E47EE">
      <w:pPr>
        <w:jc w:val="both"/>
        <w:rPr>
          <w:rFonts w:ascii="Arial" w:hAnsi="Arial" w:cs="Arial"/>
        </w:rPr>
      </w:pPr>
    </w:p>
    <w:p w:rsidRPr="004D4073" w:rsidR="00FD29A5" w:rsidP="00FD29A5" w:rsidRDefault="004D40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Punomoćnica z</w:t>
      </w:r>
      <w:r w:rsidR="008E47EE">
        <w:rPr>
          <w:rFonts w:ascii="Arial" w:hAnsi="Arial" w:cs="Arial"/>
        </w:rPr>
        <w:t>astupnik</w:t>
      </w:r>
      <w:r>
        <w:rPr>
          <w:rFonts w:ascii="Arial" w:hAnsi="Arial" w:cs="Arial"/>
        </w:rPr>
        <w:t>a</w:t>
      </w:r>
      <w:r w:rsidR="008E47EE">
        <w:rPr>
          <w:rFonts w:ascii="Arial" w:hAnsi="Arial" w:cs="Arial"/>
        </w:rPr>
        <w:t xml:space="preserve"> dužnika po zakonu </w:t>
      </w:r>
      <w:r w:rsidR="00FD29A5">
        <w:rPr>
          <w:rFonts w:ascii="Arial" w:hAnsi="Arial" w:cs="Arial"/>
        </w:rPr>
        <w:t xml:space="preserve">i povjerenik </w:t>
      </w:r>
      <w:r w:rsidRPr="004D4073" w:rsidR="00FD29A5">
        <w:rPr>
          <w:rFonts w:ascii="Arial" w:hAnsi="Arial" w:cs="Arial"/>
        </w:rPr>
        <w:t xml:space="preserve">suglasno navode da su točni navodi iz podneska predmetnog vjerovnika od 4. siječnja 2022. Isti da su i očitovali u odnosu </w:t>
      </w:r>
      <w:r w:rsidRPr="004D4073" w:rsidR="00FD29A5">
        <w:rPr>
          <w:rFonts w:ascii="Arial" w:hAnsi="Arial" w:cs="Arial"/>
        </w:rPr>
        <w:lastRenderedPageBreak/>
        <w:t xml:space="preserve">na prijavljenu tražbinu na način da se ista odnosi na izlučno pravo, te da nije dio predstečajnog postupka, </w:t>
      </w:r>
      <w:r w:rsidRPr="004D4073" w:rsidR="00EF0C1A">
        <w:rPr>
          <w:rFonts w:ascii="Arial" w:hAnsi="Arial" w:cs="Arial"/>
        </w:rPr>
        <w:t xml:space="preserve">a dužnik da će </w:t>
      </w:r>
      <w:r w:rsidRPr="004D4073" w:rsidR="00FD29A5">
        <w:rPr>
          <w:rFonts w:ascii="Arial" w:hAnsi="Arial" w:cs="Arial"/>
        </w:rPr>
        <w:t xml:space="preserve">plaćati vjerovnika sukladno Ugovoru o leasingu. </w:t>
      </w:r>
    </w:p>
    <w:p w:rsidR="00FD29A5" w:rsidP="00FD29A5" w:rsidRDefault="00FD29A5">
      <w:pPr>
        <w:jc w:val="both"/>
        <w:rPr>
          <w:rFonts w:ascii="Arial" w:hAnsi="Arial" w:cs="Arial"/>
          <w:color w:val="FF0000"/>
        </w:rPr>
      </w:pPr>
    </w:p>
    <w:p w:rsidR="008F5C2B" w:rsidP="00BD5445" w:rsidRDefault="008F5C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Slijedom naprijed navedenog tražbina vjerovnika IMPULS-LEASING d.o.o., Zagreb, prijavljena u konkretnom predstečajnom postupku neće biti predmetnom ispitivanja</w:t>
      </w:r>
      <w:r w:rsidR="00EF0C1A">
        <w:rPr>
          <w:rFonts w:ascii="Arial" w:hAnsi="Arial" w:cs="Arial"/>
        </w:rPr>
        <w:t xml:space="preserve"> na današnjem ročištu</w:t>
      </w:r>
      <w:r>
        <w:rPr>
          <w:rFonts w:ascii="Arial" w:hAnsi="Arial" w:cs="Arial"/>
        </w:rPr>
        <w:t>.</w:t>
      </w:r>
    </w:p>
    <w:p w:rsidRPr="00BC3852" w:rsidR="00FB0650" w:rsidP="00B15FEB" w:rsidRDefault="00FB0650">
      <w:pPr>
        <w:jc w:val="both"/>
        <w:rPr>
          <w:rFonts w:ascii="Arial" w:hAnsi="Arial" w:cs="Arial"/>
        </w:rPr>
      </w:pPr>
    </w:p>
    <w:p w:rsidRPr="00BC3852" w:rsidR="000307B4" w:rsidP="00B15FEB" w:rsidRDefault="00805590">
      <w:pPr>
        <w:jc w:val="both"/>
        <w:rPr>
          <w:rFonts w:ascii="Arial" w:hAnsi="Arial" w:cs="Arial"/>
        </w:rPr>
      </w:pPr>
      <w:r w:rsidRPr="00BC3852">
        <w:rPr>
          <w:rFonts w:ascii="Arial" w:hAnsi="Arial" w:cs="Arial"/>
        </w:rPr>
        <w:t>Č</w:t>
      </w:r>
      <w:r w:rsidRPr="00BC3852" w:rsidR="001D5A37">
        <w:rPr>
          <w:rFonts w:ascii="Arial" w:hAnsi="Arial" w:cs="Arial"/>
        </w:rPr>
        <w:t xml:space="preserve">ita </w:t>
      </w:r>
      <w:r w:rsidRPr="00BC3852" w:rsidR="000307B4">
        <w:rPr>
          <w:rFonts w:ascii="Arial" w:hAnsi="Arial" w:cs="Arial"/>
        </w:rPr>
        <w:t>se:</w:t>
      </w:r>
    </w:p>
    <w:p w:rsidRPr="00BC3852" w:rsidR="00550B3E" w:rsidP="000307B4" w:rsidRDefault="000307B4">
      <w:pPr>
        <w:pStyle w:val="Odlomakpopisa"/>
        <w:numPr>
          <w:ilvl w:val="0"/>
          <w:numId w:val="20"/>
        </w:numPr>
        <w:jc w:val="both"/>
        <w:rPr>
          <w:rFonts w:ascii="Arial" w:hAnsi="Arial" w:cs="Arial"/>
        </w:rPr>
      </w:pPr>
      <w:r w:rsidRPr="00BC3852">
        <w:rPr>
          <w:rFonts w:ascii="Arial" w:hAnsi="Arial" w:cs="Arial"/>
        </w:rPr>
        <w:t xml:space="preserve">prijedlog za otvaranje predstečajnog postupka u dijelu u kojem su navedene tražbine vjerovnika, </w:t>
      </w:r>
    </w:p>
    <w:p w:rsidRPr="00BC3852" w:rsidR="000307B4" w:rsidP="000307B4" w:rsidRDefault="001D5A37">
      <w:pPr>
        <w:pStyle w:val="Odlomakpopisa"/>
        <w:numPr>
          <w:ilvl w:val="0"/>
          <w:numId w:val="20"/>
        </w:numPr>
        <w:jc w:val="both"/>
        <w:rPr>
          <w:rFonts w:ascii="Arial" w:hAnsi="Arial" w:cs="Arial"/>
        </w:rPr>
      </w:pPr>
      <w:r w:rsidRPr="00BC3852">
        <w:rPr>
          <w:rFonts w:ascii="Arial" w:hAnsi="Arial" w:cs="Arial"/>
        </w:rPr>
        <w:t>prijavljen</w:t>
      </w:r>
      <w:r w:rsidRPr="00BC3852" w:rsidR="00805590">
        <w:rPr>
          <w:rFonts w:ascii="Arial" w:hAnsi="Arial" w:cs="Arial"/>
        </w:rPr>
        <w:t>e</w:t>
      </w:r>
      <w:r w:rsidRPr="00BC3852">
        <w:rPr>
          <w:rFonts w:ascii="Arial" w:hAnsi="Arial" w:cs="Arial"/>
        </w:rPr>
        <w:t xml:space="preserve"> </w:t>
      </w:r>
      <w:r w:rsidRPr="00BC3852" w:rsidR="00805590">
        <w:rPr>
          <w:rFonts w:ascii="Arial" w:hAnsi="Arial" w:cs="Arial"/>
        </w:rPr>
        <w:t xml:space="preserve">tražbine vjerovnika, </w:t>
      </w:r>
    </w:p>
    <w:p w:rsidRPr="00BC3852" w:rsidR="000307B4" w:rsidP="000307B4" w:rsidRDefault="00805590">
      <w:pPr>
        <w:pStyle w:val="Odlomakpopisa"/>
        <w:numPr>
          <w:ilvl w:val="0"/>
          <w:numId w:val="20"/>
        </w:numPr>
        <w:jc w:val="both"/>
        <w:rPr>
          <w:rFonts w:ascii="Arial" w:hAnsi="Arial" w:cs="Arial"/>
        </w:rPr>
      </w:pPr>
      <w:r w:rsidRPr="00BC3852">
        <w:rPr>
          <w:rFonts w:ascii="Arial" w:hAnsi="Arial" w:cs="Arial"/>
        </w:rPr>
        <w:t xml:space="preserve">očitovanja dužnika </w:t>
      </w:r>
      <w:r w:rsidRPr="00BC3852" w:rsidR="000307B4">
        <w:rPr>
          <w:rFonts w:ascii="Arial" w:hAnsi="Arial" w:cs="Arial"/>
        </w:rPr>
        <w:t>o prijavljenim tražbinama</w:t>
      </w:r>
      <w:r w:rsidR="00286091">
        <w:rPr>
          <w:rFonts w:ascii="Arial" w:hAnsi="Arial" w:cs="Arial"/>
        </w:rPr>
        <w:t>,</w:t>
      </w:r>
      <w:r w:rsidRPr="00BC3852" w:rsidR="000307B4">
        <w:rPr>
          <w:rFonts w:ascii="Arial" w:hAnsi="Arial" w:cs="Arial"/>
        </w:rPr>
        <w:t xml:space="preserve"> </w:t>
      </w:r>
    </w:p>
    <w:p w:rsidR="003D76A4" w:rsidP="003D76A4" w:rsidRDefault="000307B4">
      <w:pPr>
        <w:pStyle w:val="Odlomakpopisa"/>
        <w:numPr>
          <w:ilvl w:val="0"/>
          <w:numId w:val="20"/>
        </w:numPr>
        <w:jc w:val="both"/>
        <w:rPr>
          <w:rFonts w:ascii="Arial" w:hAnsi="Arial" w:cs="Arial"/>
        </w:rPr>
      </w:pPr>
      <w:r w:rsidRPr="00BC3852">
        <w:rPr>
          <w:rFonts w:ascii="Arial" w:hAnsi="Arial" w:cs="Arial"/>
        </w:rPr>
        <w:t xml:space="preserve">očitovanja </w:t>
      </w:r>
      <w:r w:rsidRPr="00BC3852" w:rsidR="00485B94">
        <w:rPr>
          <w:rFonts w:ascii="Arial" w:hAnsi="Arial" w:cs="Arial"/>
        </w:rPr>
        <w:t xml:space="preserve">povjerenika </w:t>
      </w:r>
      <w:r w:rsidR="008F5C2B">
        <w:rPr>
          <w:rFonts w:ascii="Arial" w:hAnsi="Arial" w:cs="Arial"/>
        </w:rPr>
        <w:t>o prijavljenim tražbinama.</w:t>
      </w:r>
    </w:p>
    <w:p w:rsidR="00910647" w:rsidP="00910647" w:rsidRDefault="00910647">
      <w:pPr>
        <w:jc w:val="both"/>
        <w:rPr>
          <w:rFonts w:ascii="Arial" w:hAnsi="Arial" w:cs="Arial"/>
        </w:rPr>
      </w:pPr>
    </w:p>
    <w:p w:rsidR="00783AB7" w:rsidP="004528AB" w:rsidRDefault="00783AB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C20DD2" w:rsidP="00B15FEB" w:rsidRDefault="00472173">
      <w:pPr>
        <w:jc w:val="both"/>
        <w:rPr>
          <w:rFonts w:ascii="Arial" w:hAnsi="Arial" w:cs="Arial"/>
        </w:rPr>
      </w:pPr>
      <w:r w:rsidRPr="00BC3852">
        <w:rPr>
          <w:rFonts w:ascii="Arial" w:hAnsi="Arial" w:cs="Arial"/>
        </w:rPr>
        <w:t xml:space="preserve">Tablica prijavljenih, priznatih i osporenih tražbina </w:t>
      </w:r>
      <w:r w:rsidRPr="00BC3852" w:rsidR="00924637">
        <w:rPr>
          <w:rFonts w:ascii="Arial" w:hAnsi="Arial" w:cs="Arial"/>
        </w:rPr>
        <w:t xml:space="preserve">u predstečajnom postupku </w:t>
      </w:r>
      <w:r w:rsidR="008E47EE">
        <w:rPr>
          <w:rFonts w:ascii="Arial" w:hAnsi="Arial" w:cs="Arial"/>
        </w:rPr>
        <w:t>PLACA UGOSTITELJSTVO d.o.o., Zadar, Ulica Grgura Budislavića 99, OIB:97173962608</w:t>
      </w:r>
    </w:p>
    <w:p w:rsidRPr="00BC3852" w:rsidR="008E47EE" w:rsidP="00B15FEB" w:rsidRDefault="008E47EE">
      <w:pPr>
        <w:jc w:val="both"/>
        <w:rPr>
          <w:rFonts w:ascii="Arial" w:hAnsi="Arial" w:eastAsia="Times New Roman" w:cs="Arial"/>
          <w:lang w:eastAsia="hr-HR"/>
        </w:rPr>
      </w:pPr>
    </w:p>
    <w:tbl>
      <w:tblPr>
        <w:tblW w:w="96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678"/>
        <w:gridCol w:w="1869"/>
        <w:gridCol w:w="1530"/>
        <w:gridCol w:w="1693"/>
        <w:gridCol w:w="6"/>
        <w:gridCol w:w="1275"/>
        <w:gridCol w:w="1137"/>
        <w:gridCol w:w="1475"/>
      </w:tblGrid>
      <w:tr w:rsidRPr="00780E0D" w:rsidR="00E65E16" w:rsidTr="007E6061">
        <w:trPr>
          <w:trHeight w:val="1695"/>
        </w:trPr>
        <w:tc>
          <w:tcPr>
            <w:tcW w:w="678" w:type="dxa"/>
            <w:shd w:val="clear" w:color="33CCCC" w:fill="00CCFF"/>
            <w:vAlign w:val="center"/>
            <w:hideMark/>
          </w:tcPr>
          <w:p w:rsidRPr="00780E0D" w:rsidR="00E65E16" w:rsidP="00570F4C" w:rsidRDefault="00E65E16">
            <w:pPr>
              <w:rPr>
                <w:rFonts w:ascii="Arial" w:hAnsi="Arial" w:cs="Arial"/>
                <w:b/>
                <w:bCs/>
              </w:rPr>
            </w:pPr>
            <w:r w:rsidRPr="00780E0D">
              <w:rPr>
                <w:rFonts w:ascii="Arial" w:hAnsi="Arial" w:cs="Arial"/>
                <w:b/>
                <w:bCs/>
              </w:rPr>
              <w:t xml:space="preserve">Redni broj </w:t>
            </w:r>
          </w:p>
        </w:tc>
        <w:tc>
          <w:tcPr>
            <w:tcW w:w="1869" w:type="dxa"/>
            <w:shd w:val="clear" w:color="33CCCC" w:fill="00CCFF"/>
            <w:vAlign w:val="center"/>
            <w:hideMark/>
          </w:tcPr>
          <w:p w:rsidRPr="00780E0D" w:rsidR="00E65E16" w:rsidP="00570F4C" w:rsidRDefault="00E65E16">
            <w:pPr>
              <w:rPr>
                <w:rFonts w:ascii="Arial" w:hAnsi="Arial" w:cs="Arial"/>
                <w:b/>
                <w:bCs/>
              </w:rPr>
            </w:pPr>
            <w:r w:rsidRPr="00780E0D">
              <w:rPr>
                <w:rFonts w:ascii="Arial" w:hAnsi="Arial" w:cs="Arial"/>
                <w:b/>
                <w:bCs/>
              </w:rPr>
              <w:t>Ime i prezime / Naziv vjerovnika</w:t>
            </w:r>
          </w:p>
        </w:tc>
        <w:tc>
          <w:tcPr>
            <w:tcW w:w="1530" w:type="dxa"/>
            <w:shd w:val="clear" w:color="33CCCC" w:fill="00CCFF"/>
            <w:vAlign w:val="center"/>
            <w:hideMark/>
          </w:tcPr>
          <w:p w:rsidRPr="00780E0D" w:rsidR="00E65E16" w:rsidP="00570F4C" w:rsidRDefault="00E65E16">
            <w:pPr>
              <w:rPr>
                <w:rFonts w:ascii="Arial" w:hAnsi="Arial" w:cs="Arial"/>
                <w:b/>
                <w:bCs/>
              </w:rPr>
            </w:pPr>
            <w:r w:rsidRPr="00780E0D">
              <w:rPr>
                <w:rFonts w:ascii="Arial" w:hAnsi="Arial" w:cs="Arial"/>
                <w:b/>
                <w:bCs/>
              </w:rPr>
              <w:t>OIB vjerovnika</w:t>
            </w:r>
          </w:p>
        </w:tc>
        <w:tc>
          <w:tcPr>
            <w:tcW w:w="1699" w:type="dxa"/>
            <w:gridSpan w:val="2"/>
            <w:shd w:val="clear" w:color="33CCCC" w:fill="00CCFF"/>
            <w:vAlign w:val="center"/>
            <w:hideMark/>
          </w:tcPr>
          <w:p w:rsidRPr="00780E0D" w:rsidR="00E65E16" w:rsidP="00570F4C" w:rsidRDefault="00E65E16">
            <w:pPr>
              <w:rPr>
                <w:rFonts w:ascii="Arial" w:hAnsi="Arial" w:cs="Arial"/>
                <w:b/>
                <w:bCs/>
              </w:rPr>
            </w:pPr>
            <w:r w:rsidRPr="00780E0D">
              <w:rPr>
                <w:rFonts w:ascii="Arial" w:hAnsi="Arial" w:cs="Arial"/>
                <w:b/>
                <w:bCs/>
              </w:rPr>
              <w:t>Adresa vjerovnika</w:t>
            </w:r>
          </w:p>
        </w:tc>
        <w:tc>
          <w:tcPr>
            <w:tcW w:w="1275" w:type="dxa"/>
            <w:shd w:val="clear" w:color="33CCCC" w:fill="00CCFF"/>
            <w:vAlign w:val="center"/>
            <w:hideMark/>
          </w:tcPr>
          <w:p w:rsidRPr="00780E0D" w:rsidR="00E65E16" w:rsidP="00570F4C" w:rsidRDefault="00CE2551">
            <w:pPr>
              <w:rPr>
                <w:rFonts w:ascii="Arial" w:hAnsi="Arial" w:cs="Arial"/>
                <w:b/>
                <w:bCs/>
              </w:rPr>
            </w:pPr>
            <w:r w:rsidRPr="00780E0D">
              <w:rPr>
                <w:rFonts w:ascii="Arial" w:hAnsi="Arial" w:cs="Arial"/>
                <w:b/>
                <w:bCs/>
              </w:rPr>
              <w:t xml:space="preserve">Iznos prijavljene </w:t>
            </w:r>
            <w:r w:rsidRPr="00780E0D" w:rsidR="00E65E16">
              <w:rPr>
                <w:rFonts w:ascii="Arial" w:hAnsi="Arial" w:cs="Arial"/>
                <w:b/>
                <w:bCs/>
              </w:rPr>
              <w:t>tražbine (kn)</w:t>
            </w:r>
          </w:p>
        </w:tc>
        <w:tc>
          <w:tcPr>
            <w:tcW w:w="1137" w:type="dxa"/>
            <w:shd w:val="clear" w:color="33CCCC" w:fill="00CCFF"/>
          </w:tcPr>
          <w:p w:rsidRPr="00780E0D" w:rsidR="00E65E16" w:rsidP="00570F4C" w:rsidRDefault="009D44EB">
            <w:pPr>
              <w:rPr>
                <w:rFonts w:ascii="Arial" w:hAnsi="Arial" w:cs="Arial"/>
                <w:b/>
                <w:bCs/>
              </w:rPr>
            </w:pPr>
            <w:r w:rsidRPr="00780E0D"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780E0D" w:rsidR="00E65E16" w:rsidP="00570F4C" w:rsidRDefault="00E65E16">
            <w:pPr>
              <w:rPr>
                <w:rFonts w:ascii="Arial" w:hAnsi="Arial" w:cs="Arial"/>
                <w:b/>
                <w:bCs/>
              </w:rPr>
            </w:pPr>
            <w:r w:rsidRPr="00780E0D">
              <w:rPr>
                <w:rFonts w:ascii="Arial" w:hAnsi="Arial" w:cs="Arial"/>
                <w:b/>
                <w:bCs/>
              </w:rPr>
              <w:t>Iznos priznate tražbine (kn)</w:t>
            </w:r>
          </w:p>
        </w:tc>
        <w:tc>
          <w:tcPr>
            <w:tcW w:w="1475" w:type="dxa"/>
            <w:shd w:val="clear" w:color="33CCCC" w:fill="00CCFF"/>
          </w:tcPr>
          <w:p w:rsidRPr="00780E0D" w:rsidR="00E65E16" w:rsidP="00570F4C" w:rsidRDefault="00E65E16">
            <w:pPr>
              <w:rPr>
                <w:rFonts w:ascii="Arial" w:hAnsi="Arial" w:cs="Arial"/>
                <w:b/>
                <w:bCs/>
              </w:rPr>
            </w:pPr>
          </w:p>
          <w:p w:rsidRPr="00780E0D" w:rsidR="00E65E16" w:rsidP="00570F4C" w:rsidRDefault="00E65E16">
            <w:pPr>
              <w:rPr>
                <w:rFonts w:ascii="Arial" w:hAnsi="Arial" w:cs="Arial"/>
                <w:b/>
                <w:bCs/>
              </w:rPr>
            </w:pPr>
          </w:p>
          <w:p w:rsidRPr="00780E0D" w:rsidR="00E65E16" w:rsidP="00570F4C" w:rsidRDefault="00E65E16">
            <w:pPr>
              <w:rPr>
                <w:rFonts w:ascii="Arial" w:hAnsi="Arial" w:cs="Arial"/>
                <w:b/>
                <w:bCs/>
              </w:rPr>
            </w:pPr>
            <w:r w:rsidRPr="00780E0D">
              <w:rPr>
                <w:rFonts w:ascii="Arial" w:hAnsi="Arial" w:cs="Arial"/>
                <w:b/>
                <w:bCs/>
              </w:rPr>
              <w:t>Iznos osporene tražbine</w:t>
            </w:r>
            <w:r w:rsidRPr="00780E0D" w:rsidR="00A77B27">
              <w:rPr>
                <w:rFonts w:ascii="Arial" w:hAnsi="Arial" w:cs="Arial"/>
                <w:b/>
                <w:bCs/>
              </w:rPr>
              <w:t xml:space="preserve"> (kn) </w:t>
            </w:r>
            <w:r w:rsidRPr="00780E0D" w:rsidR="009E3BE1">
              <w:rPr>
                <w:rFonts w:ascii="Arial" w:hAnsi="Arial" w:cs="Arial"/>
                <w:b/>
                <w:bCs/>
              </w:rPr>
              <w:t>/osporavatelj/razlog osporavanja</w:t>
            </w:r>
            <w:r w:rsidRPr="00780E0D" w:rsidR="00A77B27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Pr="00780E0D" w:rsidR="00B204B4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</w:t>
            </w:r>
          </w:p>
        </w:tc>
        <w:tc>
          <w:tcPr>
            <w:tcW w:w="1869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A1 Hrvatska društvo s ograničenom odgovornošću za usluge javnih telekomunikacija</w:t>
            </w:r>
          </w:p>
        </w:tc>
        <w:tc>
          <w:tcPr>
            <w:tcW w:w="1530" w:type="dxa"/>
            <w:noWrap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29524210204</w:t>
            </w:r>
          </w:p>
        </w:tc>
        <w:tc>
          <w:tcPr>
            <w:tcW w:w="1699" w:type="dxa"/>
            <w:gridSpan w:val="2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Vrtni put 1,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B204B4" w:rsidP="00B204B4" w:rsidRDefault="00B204B4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467,34 </w:t>
            </w:r>
          </w:p>
        </w:tc>
        <w:tc>
          <w:tcPr>
            <w:tcW w:w="1137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B204B4" w:rsidP="00B204B4" w:rsidRDefault="00A77B2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467,34 /dužnik/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u cijelosti podmirena prije otvaranja predstečajnog postupka </w:t>
            </w:r>
          </w:p>
        </w:tc>
      </w:tr>
      <w:tr w:rsidRPr="00780E0D" w:rsidR="00B204B4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</w:t>
            </w:r>
          </w:p>
        </w:tc>
        <w:tc>
          <w:tcPr>
            <w:tcW w:w="1869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ACROBAT D&amp;M d.o.o. za trgovinu i usluge</w:t>
            </w:r>
          </w:p>
        </w:tc>
        <w:tc>
          <w:tcPr>
            <w:tcW w:w="1530" w:type="dxa"/>
            <w:noWrap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58517646273</w:t>
            </w:r>
          </w:p>
        </w:tc>
        <w:tc>
          <w:tcPr>
            <w:tcW w:w="1699" w:type="dxa"/>
            <w:gridSpan w:val="2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Božidara Adžije 221,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B204B4" w:rsidP="00B204B4" w:rsidRDefault="00A77B2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335,61</w:t>
            </w:r>
          </w:p>
        </w:tc>
        <w:tc>
          <w:tcPr>
            <w:tcW w:w="1137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B204B4" w:rsidP="008F5C2B" w:rsidRDefault="00A77B2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335,61 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94701D">
              <w:rPr>
                <w:rFonts w:ascii="Arial" w:hAnsi="Arial" w:cs="Arial"/>
              </w:rPr>
              <w:t>greš</w:t>
            </w:r>
            <w:r w:rsidRPr="00780E0D" w:rsidR="008F5C2B">
              <w:rPr>
                <w:rFonts w:ascii="Arial" w:hAnsi="Arial" w:cs="Arial"/>
              </w:rPr>
              <w:t>kom</w:t>
            </w:r>
            <w:r w:rsidRPr="00780E0D" w:rsidR="0094701D">
              <w:rPr>
                <w:rFonts w:ascii="Arial" w:hAnsi="Arial" w:cs="Arial"/>
              </w:rPr>
              <w:t xml:space="preserve">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B204B4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</w:t>
            </w:r>
          </w:p>
        </w:tc>
        <w:tc>
          <w:tcPr>
            <w:tcW w:w="1869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AGRI SADIMENTO j.d.o.o. za trgovinu i usluge</w:t>
            </w:r>
          </w:p>
        </w:tc>
        <w:tc>
          <w:tcPr>
            <w:tcW w:w="1530" w:type="dxa"/>
            <w:noWrap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27769428392</w:t>
            </w:r>
          </w:p>
        </w:tc>
        <w:tc>
          <w:tcPr>
            <w:tcW w:w="1699" w:type="dxa"/>
            <w:gridSpan w:val="2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Slavonska ulica odvojak 8,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B204B4" w:rsidP="00B204B4" w:rsidRDefault="00A77B2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637,50</w:t>
            </w:r>
          </w:p>
        </w:tc>
        <w:tc>
          <w:tcPr>
            <w:tcW w:w="1137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8F5C2B" w:rsidP="00B204B4" w:rsidRDefault="008F5C2B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B204B4" w:rsidP="008F5C2B" w:rsidRDefault="00A77B2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637,50 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>greškom</w:t>
            </w:r>
            <w:r w:rsidRPr="00780E0D" w:rsidR="0094701D">
              <w:rPr>
                <w:rFonts w:ascii="Arial" w:hAnsi="Arial" w:cs="Arial"/>
              </w:rPr>
              <w:t xml:space="preserve">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B204B4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1869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ALARM d.o.o. za proizvodnju, trgovinu i usluge</w:t>
            </w:r>
          </w:p>
        </w:tc>
        <w:tc>
          <w:tcPr>
            <w:tcW w:w="1530" w:type="dxa"/>
            <w:noWrap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60219107519</w:t>
            </w:r>
          </w:p>
        </w:tc>
        <w:tc>
          <w:tcPr>
            <w:tcW w:w="1699" w:type="dxa"/>
            <w:gridSpan w:val="2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Vlahe Bukovca 7, Samobor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B204B4" w:rsidP="00B204B4" w:rsidRDefault="00A77B2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280,00 </w:t>
            </w:r>
          </w:p>
        </w:tc>
        <w:tc>
          <w:tcPr>
            <w:tcW w:w="1137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B204B4" w:rsidP="0094701D" w:rsidRDefault="00A77B2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280,00/ dužnik/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>greškom</w:t>
            </w:r>
            <w:r w:rsidRPr="00780E0D" w:rsidR="0094701D">
              <w:rPr>
                <w:rFonts w:ascii="Arial" w:hAnsi="Arial" w:cs="Arial"/>
              </w:rPr>
              <w:t xml:space="preserve"> </w:t>
            </w:r>
            <w:r w:rsidRPr="00780E0D">
              <w:rPr>
                <w:rFonts w:ascii="Arial" w:hAnsi="Arial" w:cs="Arial"/>
              </w:rPr>
              <w:t xml:space="preserve"> ostala u poslovnim knjigama dužnika</w:t>
            </w:r>
          </w:p>
        </w:tc>
      </w:tr>
      <w:tr w:rsidRPr="00780E0D" w:rsidR="00B204B4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5.</w:t>
            </w:r>
          </w:p>
        </w:tc>
        <w:tc>
          <w:tcPr>
            <w:tcW w:w="1869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RICO LIONEL SENANMI AMOUSSOUHOUI, vl. ECOLO, OBRT ZA USLUGE</w:t>
            </w:r>
          </w:p>
        </w:tc>
        <w:tc>
          <w:tcPr>
            <w:tcW w:w="1530" w:type="dxa"/>
            <w:noWrap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12330743523</w:t>
            </w:r>
          </w:p>
        </w:tc>
        <w:tc>
          <w:tcPr>
            <w:tcW w:w="1699" w:type="dxa"/>
            <w:gridSpan w:val="2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Ulica Divka Budaka 2,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B204B4" w:rsidP="00B204B4" w:rsidRDefault="00A77B2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1.060,62</w:t>
            </w:r>
          </w:p>
        </w:tc>
        <w:tc>
          <w:tcPr>
            <w:tcW w:w="1137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C705F2" w:rsidP="00B204B4" w:rsidRDefault="00C705F2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B204B4" w:rsidP="0094701D" w:rsidRDefault="00A77B2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1.060,62 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>greškom</w:t>
            </w:r>
            <w:r w:rsidRPr="00780E0D" w:rsidR="0094701D">
              <w:rPr>
                <w:rFonts w:ascii="Arial" w:hAnsi="Arial" w:cs="Arial"/>
              </w:rPr>
              <w:t xml:space="preserve"> </w:t>
            </w:r>
            <w:r w:rsidRPr="00780E0D">
              <w:rPr>
                <w:rFonts w:ascii="Arial" w:hAnsi="Arial" w:cs="Arial"/>
              </w:rPr>
              <w:t xml:space="preserve"> ostala u poslovnim knjigama dužnika</w:t>
            </w:r>
          </w:p>
        </w:tc>
      </w:tr>
      <w:tr w:rsidRPr="00780E0D" w:rsidR="00B204B4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6.</w:t>
            </w:r>
          </w:p>
        </w:tc>
        <w:tc>
          <w:tcPr>
            <w:tcW w:w="1869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APT-servis d.o.o. za usluge</w:t>
            </w:r>
          </w:p>
        </w:tc>
        <w:tc>
          <w:tcPr>
            <w:tcW w:w="1530" w:type="dxa"/>
            <w:noWrap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78791087658</w:t>
            </w:r>
          </w:p>
        </w:tc>
        <w:tc>
          <w:tcPr>
            <w:tcW w:w="1699" w:type="dxa"/>
            <w:gridSpan w:val="2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Karažnik 22,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B204B4" w:rsidP="00B204B4" w:rsidRDefault="00A77B2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560,00</w:t>
            </w:r>
          </w:p>
        </w:tc>
        <w:tc>
          <w:tcPr>
            <w:tcW w:w="1137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</w:p>
          <w:p w:rsidRPr="00780E0D" w:rsidR="008F5C2B" w:rsidP="00B204B4" w:rsidRDefault="008F5C2B">
            <w:pPr>
              <w:rPr>
                <w:rFonts w:ascii="Arial" w:hAnsi="Arial" w:cs="Arial"/>
              </w:rPr>
            </w:pPr>
          </w:p>
          <w:p w:rsidRPr="00780E0D" w:rsidR="008F5C2B" w:rsidP="00B204B4" w:rsidRDefault="008F5C2B">
            <w:pPr>
              <w:rPr>
                <w:rFonts w:ascii="Arial" w:hAnsi="Arial" w:cs="Arial"/>
              </w:rPr>
            </w:pPr>
          </w:p>
          <w:p w:rsidRPr="00780E0D" w:rsidR="008F5C2B" w:rsidP="00B204B4" w:rsidRDefault="008F5C2B">
            <w:pPr>
              <w:rPr>
                <w:rFonts w:ascii="Arial" w:hAnsi="Arial" w:cs="Arial"/>
              </w:rPr>
            </w:pPr>
          </w:p>
          <w:p w:rsidRPr="00780E0D" w:rsidR="008F5C2B" w:rsidP="00B204B4" w:rsidRDefault="008F5C2B">
            <w:pPr>
              <w:rPr>
                <w:rFonts w:ascii="Arial" w:hAnsi="Arial" w:cs="Arial"/>
              </w:rPr>
            </w:pPr>
          </w:p>
          <w:p w:rsidRPr="00780E0D" w:rsidR="008F5C2B" w:rsidP="00B204B4" w:rsidRDefault="008F5C2B">
            <w:pPr>
              <w:rPr>
                <w:rFonts w:ascii="Arial" w:hAnsi="Arial" w:cs="Arial"/>
              </w:rPr>
            </w:pPr>
          </w:p>
          <w:p w:rsidRPr="00780E0D" w:rsidR="008F5C2B" w:rsidP="00B204B4" w:rsidRDefault="008F5C2B">
            <w:pPr>
              <w:rPr>
                <w:rFonts w:ascii="Arial" w:hAnsi="Arial" w:cs="Arial"/>
              </w:rPr>
            </w:pPr>
          </w:p>
          <w:p w:rsidRPr="00780E0D" w:rsidR="008F5C2B" w:rsidP="00B204B4" w:rsidRDefault="008F5C2B">
            <w:pPr>
              <w:rPr>
                <w:rFonts w:ascii="Arial" w:hAnsi="Arial" w:cs="Arial"/>
              </w:rPr>
            </w:pPr>
          </w:p>
          <w:p w:rsidRPr="00780E0D" w:rsidR="00A77B27" w:rsidP="00B204B4" w:rsidRDefault="00A77B2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B204B4" w:rsidP="0094701D" w:rsidRDefault="00A77B2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560,00 / dužnik /</w:t>
            </w:r>
            <w:r w:rsidRPr="00780E0D" w:rsidR="00517B89">
              <w:rPr>
                <w:rFonts w:ascii="Arial" w:hAnsi="Arial" w:cs="Arial"/>
              </w:rPr>
              <w:t xml:space="preserve"> povjerenik/</w:t>
            </w:r>
            <w:r w:rsidRPr="00780E0D">
              <w:rPr>
                <w:rFonts w:ascii="Arial" w:hAnsi="Arial" w:cs="Arial"/>
              </w:rPr>
              <w:t xml:space="preserve"> tražbina da je </w:t>
            </w:r>
            <w:r w:rsidRPr="00780E0D" w:rsidR="008F5C2B">
              <w:rPr>
                <w:rFonts w:ascii="Arial" w:hAnsi="Arial" w:cs="Arial"/>
              </w:rPr>
              <w:t xml:space="preserve">greškom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B204B4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7.</w:t>
            </w:r>
          </w:p>
        </w:tc>
        <w:tc>
          <w:tcPr>
            <w:tcW w:w="1869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ATLANTIC TRADE društvo s ograničenom odgovornošću za proizvodnju, unutarnju i vanjsku trgovinu, posredovanje i zastupstva</w:t>
            </w:r>
          </w:p>
        </w:tc>
        <w:tc>
          <w:tcPr>
            <w:tcW w:w="1530" w:type="dxa"/>
            <w:noWrap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65106679992</w:t>
            </w:r>
          </w:p>
        </w:tc>
        <w:tc>
          <w:tcPr>
            <w:tcW w:w="1699" w:type="dxa"/>
            <w:gridSpan w:val="2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Rakitnica 3, 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B204B4" w:rsidP="00B204B4" w:rsidRDefault="008B20E8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10.409,98 </w:t>
            </w:r>
          </w:p>
        </w:tc>
        <w:tc>
          <w:tcPr>
            <w:tcW w:w="1137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</w:p>
          <w:p w:rsidRPr="00780E0D" w:rsidR="008B20E8" w:rsidP="00B204B4" w:rsidRDefault="008B20E8">
            <w:pPr>
              <w:rPr>
                <w:rFonts w:ascii="Arial" w:hAnsi="Arial" w:cs="Arial"/>
              </w:rPr>
            </w:pPr>
          </w:p>
          <w:p w:rsidRPr="00780E0D" w:rsidR="008B20E8" w:rsidP="00B204B4" w:rsidRDefault="008B20E8">
            <w:pPr>
              <w:rPr>
                <w:rFonts w:ascii="Arial" w:hAnsi="Arial" w:cs="Arial"/>
              </w:rPr>
            </w:pPr>
          </w:p>
          <w:p w:rsidRPr="00780E0D" w:rsidR="008B20E8" w:rsidP="00B204B4" w:rsidRDefault="008B20E8">
            <w:pPr>
              <w:rPr>
                <w:rFonts w:ascii="Arial" w:hAnsi="Arial" w:cs="Arial"/>
              </w:rPr>
            </w:pPr>
          </w:p>
          <w:p w:rsidRPr="00780E0D" w:rsidR="008B20E8" w:rsidP="00B204B4" w:rsidRDefault="008B20E8">
            <w:pPr>
              <w:rPr>
                <w:rFonts w:ascii="Arial" w:hAnsi="Arial" w:cs="Arial"/>
              </w:rPr>
            </w:pPr>
          </w:p>
          <w:p w:rsidRPr="00780E0D" w:rsidR="008B20E8" w:rsidP="00B204B4" w:rsidRDefault="008B20E8">
            <w:pPr>
              <w:rPr>
                <w:rFonts w:ascii="Arial" w:hAnsi="Arial" w:cs="Arial"/>
              </w:rPr>
            </w:pPr>
          </w:p>
          <w:p w:rsidRPr="00780E0D" w:rsidR="008B20E8" w:rsidP="00B204B4" w:rsidRDefault="008B20E8">
            <w:pPr>
              <w:rPr>
                <w:rFonts w:ascii="Arial" w:hAnsi="Arial" w:cs="Arial"/>
              </w:rPr>
            </w:pPr>
          </w:p>
          <w:p w:rsidRPr="00780E0D" w:rsidR="008B20E8" w:rsidP="00B204B4" w:rsidRDefault="008B20E8">
            <w:pPr>
              <w:rPr>
                <w:rFonts w:ascii="Arial" w:hAnsi="Arial" w:cs="Arial"/>
              </w:rPr>
            </w:pPr>
          </w:p>
          <w:p w:rsidRPr="00780E0D" w:rsidR="008B20E8" w:rsidP="00B204B4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B204B4" w:rsidP="0094701D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10.409,98 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 xml:space="preserve">greškom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B204B4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8.</w:t>
            </w:r>
          </w:p>
        </w:tc>
        <w:tc>
          <w:tcPr>
            <w:tcW w:w="1869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BIO-SAN d.o.o. za sanitarnu zaštitu, trgovinu i usluge</w:t>
            </w:r>
          </w:p>
        </w:tc>
        <w:tc>
          <w:tcPr>
            <w:tcW w:w="1530" w:type="dxa"/>
            <w:noWrap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15032627194</w:t>
            </w:r>
          </w:p>
        </w:tc>
        <w:tc>
          <w:tcPr>
            <w:tcW w:w="1699" w:type="dxa"/>
            <w:gridSpan w:val="2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Sopnička 42c,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B204B4" w:rsidP="00B204B4" w:rsidRDefault="008B20E8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2.500,00 </w:t>
            </w:r>
          </w:p>
        </w:tc>
        <w:tc>
          <w:tcPr>
            <w:tcW w:w="1137" w:type="dxa"/>
          </w:tcPr>
          <w:p w:rsidRPr="00780E0D" w:rsidR="00B204B4" w:rsidP="00B204B4" w:rsidRDefault="00B204B4">
            <w:pPr>
              <w:rPr>
                <w:rFonts w:ascii="Arial" w:hAnsi="Arial" w:cs="Arial"/>
              </w:rPr>
            </w:pPr>
          </w:p>
          <w:p w:rsidRPr="00780E0D" w:rsidR="008B20E8" w:rsidP="00B204B4" w:rsidRDefault="008B20E8">
            <w:pPr>
              <w:rPr>
                <w:rFonts w:ascii="Arial" w:hAnsi="Arial" w:cs="Arial"/>
              </w:rPr>
            </w:pPr>
          </w:p>
          <w:p w:rsidRPr="00780E0D" w:rsidR="008B20E8" w:rsidP="00B204B4" w:rsidRDefault="008B20E8">
            <w:pPr>
              <w:rPr>
                <w:rFonts w:ascii="Arial" w:hAnsi="Arial" w:cs="Arial"/>
              </w:rPr>
            </w:pPr>
          </w:p>
          <w:p w:rsidRPr="00780E0D" w:rsidR="008B20E8" w:rsidP="00B204B4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2.500,00</w:t>
            </w:r>
          </w:p>
        </w:tc>
        <w:tc>
          <w:tcPr>
            <w:tcW w:w="1475" w:type="dxa"/>
          </w:tcPr>
          <w:p w:rsidRPr="00780E0D" w:rsidR="00B204B4" w:rsidP="00B204B4" w:rsidRDefault="00B204B4">
            <w:pPr>
              <w:rPr>
                <w:rFonts w:ascii="Arial" w:hAnsi="Arial" w:cs="Arial"/>
                <w:b/>
              </w:rPr>
            </w:pPr>
          </w:p>
          <w:p w:rsidRPr="00780E0D" w:rsidR="008B20E8" w:rsidP="00B204B4" w:rsidRDefault="008B20E8">
            <w:pPr>
              <w:rPr>
                <w:rFonts w:ascii="Arial" w:hAnsi="Arial" w:cs="Arial"/>
                <w:b/>
              </w:rPr>
            </w:pPr>
          </w:p>
          <w:p w:rsidRPr="00780E0D" w:rsidR="008B20E8" w:rsidP="00B204B4" w:rsidRDefault="008B20E8">
            <w:pPr>
              <w:rPr>
                <w:rFonts w:ascii="Arial" w:hAnsi="Arial" w:cs="Arial"/>
                <w:b/>
              </w:rPr>
            </w:pPr>
          </w:p>
          <w:p w:rsidRPr="00780E0D" w:rsidR="008B20E8" w:rsidP="00B204B4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BIOKOZMETIKA društvo s ograničenom odgovornošću za proizvodnju, trgovina i usluge u kozmetici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83060366920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Ulica Kreše Golika 3, 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8B20E8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1.764,01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F5C2B" w:rsidP="008B20E8" w:rsidRDefault="008F5C2B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1.764,01 / dužnik/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u cijelosti podmirena prije otvaranja predstečajnog postupka </w:t>
            </w:r>
          </w:p>
        </w:tc>
      </w:tr>
      <w:tr w:rsidRPr="00780E0D" w:rsidR="008B20E8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10.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DAVOR BLAGUŠKI, vl. "VIRTUS DIZAJN" dizajn, programiranje i intelektualne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18785646268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Romača 4 / Turopoljska 86,  Donji Dragonožec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8B20E8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8.500,00 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94701D" w:rsidRDefault="008B20E8">
            <w:pPr>
              <w:rPr>
                <w:rFonts w:ascii="Arial" w:hAnsi="Arial" w:cs="Arial"/>
                <w:b/>
              </w:rPr>
            </w:pPr>
            <w:r w:rsidRPr="00780E0D">
              <w:rPr>
                <w:rFonts w:ascii="Arial" w:hAnsi="Arial" w:cs="Arial"/>
              </w:rPr>
              <w:lastRenderedPageBreak/>
              <w:t xml:space="preserve">8.500,00 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 xml:space="preserve">greškom </w:t>
            </w:r>
            <w:r w:rsidRPr="00780E0D">
              <w:rPr>
                <w:rFonts w:ascii="Arial" w:hAnsi="Arial" w:cs="Arial"/>
              </w:rPr>
              <w:t xml:space="preserve">ostala u poslovnim </w:t>
            </w:r>
            <w:r w:rsidRPr="00780E0D">
              <w:rPr>
                <w:rFonts w:ascii="Arial" w:hAnsi="Arial" w:cs="Arial"/>
              </w:rPr>
              <w:lastRenderedPageBreak/>
              <w:t>knjigama dužnika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BOWLING BAR j.d.o.o. za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46796977387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Tomislavova ulica 11, 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8B20E8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4.173,00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011826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4.173</w:t>
            </w:r>
            <w:r w:rsidRPr="00780E0D" w:rsidR="008B20E8">
              <w:rPr>
                <w:rFonts w:ascii="Arial" w:hAnsi="Arial" w:cs="Arial"/>
              </w:rPr>
              <w:t>,00</w:t>
            </w:r>
          </w:p>
        </w:tc>
        <w:tc>
          <w:tcPr>
            <w:tcW w:w="1475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12.</w:t>
            </w:r>
          </w:p>
        </w:tc>
        <w:tc>
          <w:tcPr>
            <w:tcW w:w="1869" w:type="dxa"/>
          </w:tcPr>
          <w:p w:rsidRPr="00780E0D" w:rsidR="008B20E8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BREADCLUB</w:t>
            </w:r>
            <w:r w:rsidRPr="00780E0D" w:rsidR="008B20E8">
              <w:rPr>
                <w:rFonts w:ascii="Arial" w:hAnsi="Arial" w:cs="Arial"/>
              </w:rPr>
              <w:t xml:space="preserve"> d.o.o. za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99937648455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Trakošćanska ulica 42, 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F5C2B" w:rsidRDefault="008F5C2B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         </w:t>
            </w:r>
            <w:r w:rsidRPr="00780E0D" w:rsidR="007053C7">
              <w:rPr>
                <w:rFonts w:ascii="Arial" w:hAnsi="Arial" w:cs="Arial"/>
              </w:rPr>
              <w:t>63,00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7053C7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63,00</w:t>
            </w: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/ dužnik/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13.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BROTHERS HD d.o.o. za trgovinu i usluge u stečaju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11070517886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Perjavica 25A,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7053C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485,99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94701D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485,99 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 xml:space="preserve">greškom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8B20E8" w:rsidTr="007E6061">
        <w:trPr>
          <w:trHeight w:val="1020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14.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C Automobil Import društvo s ograničenom odgovornošću za trgovinu i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55279328758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Kovinska 5, 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7053C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4.000,00</w:t>
            </w:r>
          </w:p>
        </w:tc>
        <w:tc>
          <w:tcPr>
            <w:tcW w:w="1137" w:type="dxa"/>
          </w:tcPr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8B20E8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94701D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4.000,00 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 xml:space="preserve">greškom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8B20E8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15.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C.O.M. 2000 društvo s ograničenom odgovornošću za trgovinu i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67538042945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Srebrnjak 101 A,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7053C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8.125,00</w:t>
            </w:r>
          </w:p>
        </w:tc>
        <w:tc>
          <w:tcPr>
            <w:tcW w:w="1137" w:type="dxa"/>
          </w:tcPr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8B20E8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8.125,00</w:t>
            </w:r>
          </w:p>
        </w:tc>
        <w:tc>
          <w:tcPr>
            <w:tcW w:w="1475" w:type="dxa"/>
          </w:tcPr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8B20E8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16.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COOPADRIA d.o.o. za trgovinu i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01201581082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Slavonska avenija 7,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7053C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10.220,69</w:t>
            </w:r>
          </w:p>
        </w:tc>
        <w:tc>
          <w:tcPr>
            <w:tcW w:w="1137" w:type="dxa"/>
          </w:tcPr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8B20E8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94701D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10.220,69/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 xml:space="preserve">greškom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17.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DEMENTION društvo s ograničenom odgovornošću za proizvodnju i prodaju sredstava za čišćenje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88395919922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Petrovaradinska 1 A,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7053C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2.167,51</w:t>
            </w:r>
          </w:p>
        </w:tc>
        <w:tc>
          <w:tcPr>
            <w:tcW w:w="1137" w:type="dxa"/>
          </w:tcPr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8B20E8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2.167,51</w:t>
            </w:r>
          </w:p>
        </w:tc>
        <w:tc>
          <w:tcPr>
            <w:tcW w:w="1475" w:type="dxa"/>
          </w:tcPr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8B20E8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18.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DINOVA-DIONA, trgovina, d.o.o.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41112127430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Donje svetice 127,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7053C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137.628,82</w:t>
            </w:r>
          </w:p>
        </w:tc>
        <w:tc>
          <w:tcPr>
            <w:tcW w:w="1137" w:type="dxa"/>
          </w:tcPr>
          <w:p w:rsidRPr="00780E0D" w:rsidR="008B20E8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137.628,82</w:t>
            </w:r>
          </w:p>
        </w:tc>
        <w:tc>
          <w:tcPr>
            <w:tcW w:w="1475" w:type="dxa"/>
          </w:tcPr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8B20E8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1275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19.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DOBAR PARTNER Društvo s ograničenom odgovornošću za trgovinu, proizvodnju, usluge i turizam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65278787645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Siniše Glavaševića 6,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7053C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1.876,29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1.876,29</w:t>
            </w:r>
          </w:p>
        </w:tc>
        <w:tc>
          <w:tcPr>
            <w:tcW w:w="1475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20.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ECO CONTRACT društvo s ograničenom odgovornošću za proizvodnju i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30494056775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Ulica Braće Radića 43, Velika Gorica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7053C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2.067,50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94701D" w:rsidRDefault="00517B89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2.067,50</w:t>
            </w:r>
            <w:r w:rsidRPr="00780E0D" w:rsidR="007053C7">
              <w:rPr>
                <w:rFonts w:ascii="Arial" w:hAnsi="Arial" w:cs="Arial"/>
              </w:rPr>
              <w:t xml:space="preserve">/ dužnik / </w:t>
            </w:r>
            <w:r w:rsidRPr="00780E0D">
              <w:rPr>
                <w:rFonts w:ascii="Arial" w:hAnsi="Arial" w:cs="Arial"/>
              </w:rPr>
              <w:t xml:space="preserve">povjerenik/ </w:t>
            </w:r>
            <w:r w:rsidRPr="00780E0D" w:rsidR="007053C7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>greškom</w:t>
            </w:r>
            <w:r w:rsidRPr="00780E0D" w:rsidR="0094701D">
              <w:rPr>
                <w:rFonts w:ascii="Arial" w:hAnsi="Arial" w:cs="Arial"/>
              </w:rPr>
              <w:t xml:space="preserve"> </w:t>
            </w:r>
            <w:r w:rsidRPr="00780E0D" w:rsidR="007053C7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8B20E8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21.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ENOFILIA d.o.o. za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37236863783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Ulica Davorina Bazjanca 25,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7053C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38.941,05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38.941,05</w:t>
            </w:r>
          </w:p>
        </w:tc>
        <w:tc>
          <w:tcPr>
            <w:tcW w:w="1475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  <w:color w:val="FF0000"/>
              </w:rPr>
            </w:pPr>
            <w:r w:rsidRPr="00780E0D">
              <w:rPr>
                <w:rFonts w:ascii="Arial" w:hAnsi="Arial" w:cs="Arial"/>
              </w:rPr>
              <w:t>22.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ERSTE&amp;STEIERMÄRKISCHE BANKA dioničko društvo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23057039320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Jadranski Trg 3a, Rijeka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7053C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329.607,95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293.295,94</w:t>
            </w:r>
          </w:p>
        </w:tc>
        <w:tc>
          <w:tcPr>
            <w:tcW w:w="1475" w:type="dxa"/>
          </w:tcPr>
          <w:p w:rsidRPr="00780E0D" w:rsidR="008B20E8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36.312,01 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osporeni dio tražbine </w:t>
            </w:r>
            <w:r w:rsidRPr="00780E0D" w:rsidR="008F5C2B">
              <w:rPr>
                <w:rFonts w:ascii="Arial" w:hAnsi="Arial" w:cs="Arial"/>
              </w:rPr>
              <w:t xml:space="preserve">da </w:t>
            </w:r>
            <w:r w:rsidRPr="00780E0D">
              <w:rPr>
                <w:rFonts w:ascii="Arial" w:hAnsi="Arial" w:cs="Arial"/>
              </w:rPr>
              <w:t>je podmiren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23.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FARMERAJ d.o.o. za trgovinu i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23026747273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Slavonska avenija 7, 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7053C7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1.609,55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1.609,55</w:t>
            </w:r>
          </w:p>
        </w:tc>
        <w:tc>
          <w:tcPr>
            <w:tcW w:w="1475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</w:p>
          <w:p w:rsidRPr="00780E0D" w:rsidR="007053C7" w:rsidP="008B20E8" w:rsidRDefault="007053C7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24.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ANTUN FILIPEC, vl. OBITELJ FILIPEC, obrt za vinogradarstvo, proizvodnju, trgovinu i ugostiteljstvo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95885332427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Stražnička 1a, Samobor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0D70F2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315,00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94701D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315,00/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>greškom</w:t>
            </w:r>
            <w:r w:rsidRPr="00780E0D" w:rsidR="0094701D">
              <w:rPr>
                <w:rFonts w:ascii="Arial" w:hAnsi="Arial" w:cs="Arial"/>
              </w:rPr>
              <w:t xml:space="preserve">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25.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FOOD INNOVATION d.o.o. za trgovinu i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22166936053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Ulica Murvi 17,  Novigrad - Cittanova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0D70F2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4.227,48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4.227,48</w:t>
            </w:r>
          </w:p>
        </w:tc>
        <w:tc>
          <w:tcPr>
            <w:tcW w:w="1475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26.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GASTRO-STIL, društvo s ograničenom odgovornošću za usluge i trgovinu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91760364487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Jagodno 29,  Jagodno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0D70F2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3.418,53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94701D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3.418,53 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>greškom</w:t>
            </w:r>
            <w:r w:rsidRPr="00780E0D">
              <w:rPr>
                <w:rFonts w:ascii="Arial" w:hAnsi="Arial" w:cs="Arial"/>
              </w:rPr>
              <w:t xml:space="preserve"> ostala u poslovnim knjigama dužnika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27.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GENERALI OSIGURANJE </w:t>
            </w:r>
            <w:r w:rsidRPr="00780E0D">
              <w:rPr>
                <w:rFonts w:ascii="Arial" w:hAnsi="Arial" w:cs="Arial"/>
              </w:rPr>
              <w:lastRenderedPageBreak/>
              <w:t>dioničko društvo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10840749604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Slavonska avenija 1B, </w:t>
            </w:r>
            <w:r w:rsidRPr="00780E0D">
              <w:rPr>
                <w:rFonts w:ascii="Arial" w:hAnsi="Arial" w:cs="Arial"/>
              </w:rPr>
              <w:lastRenderedPageBreak/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0D70F2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25.149,78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4D4073" w:rsidRDefault="004D4073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25.149,78/ /dužnik/</w:t>
            </w:r>
            <w:r w:rsidRPr="00780E0D" w:rsidR="00517B89">
              <w:rPr>
                <w:rFonts w:ascii="Arial" w:hAnsi="Arial" w:cs="Arial"/>
              </w:rPr>
              <w:t>povj</w:t>
            </w:r>
            <w:r w:rsidRPr="00780E0D" w:rsidR="00517B89">
              <w:rPr>
                <w:rFonts w:ascii="Arial" w:hAnsi="Arial" w:cs="Arial"/>
              </w:rPr>
              <w:lastRenderedPageBreak/>
              <w:t>erenik</w:t>
            </w:r>
            <w:r w:rsidRPr="00780E0D">
              <w:rPr>
                <w:rFonts w:ascii="Arial" w:hAnsi="Arial" w:cs="Arial"/>
              </w:rPr>
              <w:t>/</w:t>
            </w:r>
            <w:r w:rsidRPr="00780E0D" w:rsidR="00517B89">
              <w:rPr>
                <w:rFonts w:ascii="Arial" w:hAnsi="Arial" w:cs="Arial"/>
              </w:rPr>
              <w:t xml:space="preserve"> </w:t>
            </w:r>
            <w:r w:rsidRPr="00780E0D" w:rsidR="000D70F2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B20E8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28.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GIB LORS 2 d.o.o. za trgovinu i turizam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65658497581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Balska 6, Rovinj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F5C2B" w:rsidRDefault="000D70F2">
            <w:pPr>
              <w:jc w:val="center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812,10 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812,10</w:t>
            </w:r>
          </w:p>
        </w:tc>
        <w:tc>
          <w:tcPr>
            <w:tcW w:w="1475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29.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GID MEDIA d.o.o. za trgovinu i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42383264650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Samoborska 264,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0D70F2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50.000,00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50.000,00</w:t>
            </w:r>
          </w:p>
        </w:tc>
        <w:tc>
          <w:tcPr>
            <w:tcW w:w="1475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30.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GLOVOAPP TECHNOLOGY društvo s ograničenom odgovornošću za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48879371584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Radnička cesta 52,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0D70F2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1.816,29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1.816,29/ /dužnik/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31.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GOSPOJA, poljoprivredna zadruga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44369399194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Frankopanska 1, Vrbnik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0D70F2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2.812,50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2.812,50</w:t>
            </w:r>
          </w:p>
        </w:tc>
        <w:tc>
          <w:tcPr>
            <w:tcW w:w="1475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32.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GRENKE Hrvatska d.o.o. za trgovinu i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44115087893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Avenija Većeslava Holjevca 40,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0D70F2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1.404,15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1.404,15/ /dužnik/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33.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TANJA GRLJ, vl. knjigovodstveni servis "TIAR" Baška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78871187696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Zdenke Čermakove 22, Baška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0D70F2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150.842,92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150.842,92</w:t>
            </w:r>
          </w:p>
        </w:tc>
        <w:tc>
          <w:tcPr>
            <w:tcW w:w="1475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34.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HARAMUSTEK društvo s ograničenom odgovornošću za usluge i trgovinu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76484300461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Ulica Marina Getaldića 26, Velika Gorica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0D70F2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1.918,39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94701D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1.918,39/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 xml:space="preserve">greškom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35.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HERUC, dioničko društvo za upravljanje holding - </w:t>
            </w:r>
            <w:r w:rsidRPr="00780E0D">
              <w:rPr>
                <w:rFonts w:ascii="Arial" w:hAnsi="Arial" w:cs="Arial"/>
              </w:rPr>
              <w:lastRenderedPageBreak/>
              <w:t>društvima, prometne i uslužne djelatnosti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15650627509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Jurišićeva 3,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0D70F2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206.394,61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206.394,61</w:t>
            </w:r>
          </w:p>
        </w:tc>
        <w:tc>
          <w:tcPr>
            <w:tcW w:w="1475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8F5C2B">
        <w:trPr>
          <w:trHeight w:val="1087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36.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Hrvatska radiotelevizija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68419124305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Prisavlje 3, 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DB5A25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659,54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8F5C2B" w:rsidP="008B20E8" w:rsidRDefault="008F5C2B">
            <w:pPr>
              <w:rPr>
                <w:rFonts w:ascii="Arial" w:hAnsi="Arial" w:cs="Arial"/>
              </w:rPr>
            </w:pPr>
          </w:p>
          <w:p w:rsidRPr="00780E0D" w:rsidR="000D70F2" w:rsidP="008B20E8" w:rsidRDefault="00DB5A2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659,54</w:t>
            </w:r>
          </w:p>
        </w:tc>
        <w:tc>
          <w:tcPr>
            <w:tcW w:w="1475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8F5C2B" w:rsidP="008B20E8" w:rsidRDefault="008F5C2B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37.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Hrvatski Telekom d.d.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81793146560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Radnička cesta 21,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0D70F2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8.490,15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0D70F2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8.490,15 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navedeno dugovanje nije evidentirano u poslovnim knjigama dužnika  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38.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HRVATSKO DRUŠTVO SKLADATELJA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56668956985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Berislavićeva 9,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 </w:t>
            </w:r>
            <w:r w:rsidRPr="00780E0D" w:rsidR="000D70F2">
              <w:rPr>
                <w:rFonts w:ascii="Arial" w:hAnsi="Arial" w:cs="Arial"/>
              </w:rPr>
              <w:t>17.549,82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17.549,82 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navedeno dugovanje nije evidentirano u poslovnim knjigama dužnika  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39.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IKEA Hrvatska d.o.o. za trgovinu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21523879111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Ulica Alfreda Nobela 2, Sop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0D70F2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3.789,24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3.789,24 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B20E8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40.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IMPRESSA j.d.o.o. za trgovinu i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27708003011</w:t>
            </w:r>
          </w:p>
        </w:tc>
        <w:tc>
          <w:tcPr>
            <w:tcW w:w="1699" w:type="dxa"/>
            <w:gridSpan w:val="2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Joze Martinovića 17,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0D70F2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1.259,00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0D70F2" w:rsidP="008B20E8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94701D" w:rsidRDefault="000D70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1.259,00 / dužnik / </w:t>
            </w:r>
            <w:r w:rsidRPr="00780E0D" w:rsidR="00517B89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>greškom</w:t>
            </w:r>
            <w:r w:rsidRPr="00780E0D" w:rsidR="0094701D">
              <w:rPr>
                <w:rFonts w:ascii="Arial" w:hAnsi="Arial" w:cs="Arial"/>
              </w:rPr>
              <w:t xml:space="preserve">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8B20E8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41.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IMPULS-LEASING društvo s ograničenom odgovornošću za leasing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65918029671</w:t>
            </w:r>
          </w:p>
        </w:tc>
        <w:tc>
          <w:tcPr>
            <w:tcW w:w="1699" w:type="dxa"/>
            <w:gridSpan w:val="2"/>
          </w:tcPr>
          <w:p w:rsidRPr="00780E0D" w:rsidR="008B20E8" w:rsidP="00C705F2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Velimira Škorpika 24/1,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B20E8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107.066,57</w:t>
            </w:r>
          </w:p>
        </w:tc>
        <w:tc>
          <w:tcPr>
            <w:tcW w:w="1137" w:type="dxa"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124FC" w:rsidP="008B20E8" w:rsidRDefault="008124FC">
            <w:pPr>
              <w:rPr>
                <w:rFonts w:ascii="Arial" w:hAnsi="Arial" w:cs="Arial"/>
              </w:rPr>
            </w:pPr>
          </w:p>
          <w:p w:rsidRPr="00780E0D" w:rsidR="008124FC" w:rsidP="008B20E8" w:rsidRDefault="008124FC">
            <w:pPr>
              <w:rPr>
                <w:rFonts w:ascii="Arial" w:hAnsi="Arial" w:cs="Arial"/>
              </w:rPr>
            </w:pPr>
          </w:p>
          <w:p w:rsidRPr="00780E0D" w:rsidR="008F5C2B" w:rsidP="008B20E8" w:rsidRDefault="008F5C2B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  <w:p w:rsidRPr="00780E0D" w:rsidR="008124FC" w:rsidP="008B20E8" w:rsidRDefault="008124FC">
            <w:pPr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F5C2B" w:rsidP="008B20E8" w:rsidRDefault="008F5C2B">
            <w:pPr>
              <w:rPr>
                <w:rFonts w:ascii="Arial" w:hAnsi="Arial" w:cs="Arial"/>
              </w:rPr>
            </w:pPr>
          </w:p>
          <w:p w:rsidRPr="00780E0D" w:rsidR="008F5C2B" w:rsidP="008B20E8" w:rsidRDefault="008F5C2B">
            <w:pPr>
              <w:rPr>
                <w:rFonts w:ascii="Arial" w:hAnsi="Arial" w:cs="Arial"/>
              </w:rPr>
            </w:pPr>
          </w:p>
          <w:p w:rsidRPr="00780E0D" w:rsidR="008F5C2B" w:rsidP="008B20E8" w:rsidRDefault="008F5C2B">
            <w:pPr>
              <w:rPr>
                <w:rFonts w:ascii="Arial" w:hAnsi="Arial" w:cs="Arial"/>
              </w:rPr>
            </w:pPr>
          </w:p>
          <w:p w:rsidRPr="00780E0D" w:rsidR="008F5C2B" w:rsidP="008B20E8" w:rsidRDefault="008F5C2B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B20E8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42.</w:t>
            </w:r>
          </w:p>
        </w:tc>
        <w:tc>
          <w:tcPr>
            <w:tcW w:w="1869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INTER CARS d.o.o. za </w:t>
            </w:r>
            <w:r w:rsidRPr="00780E0D">
              <w:rPr>
                <w:rFonts w:ascii="Arial" w:hAnsi="Arial" w:cs="Arial"/>
              </w:rPr>
              <w:lastRenderedPageBreak/>
              <w:t>trgovinu i usluge</w:t>
            </w:r>
          </w:p>
        </w:tc>
        <w:tc>
          <w:tcPr>
            <w:tcW w:w="1530" w:type="dxa"/>
            <w:noWrap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46564276045</w:t>
            </w:r>
          </w:p>
        </w:tc>
        <w:tc>
          <w:tcPr>
            <w:tcW w:w="1699" w:type="dxa"/>
            <w:gridSpan w:val="2"/>
          </w:tcPr>
          <w:p w:rsidRPr="00780E0D" w:rsidR="008B20E8" w:rsidP="00C705F2" w:rsidRDefault="008B20E8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Krapinska ulica 37, </w:t>
            </w:r>
            <w:r w:rsidRPr="00780E0D">
              <w:rPr>
                <w:rFonts w:ascii="Arial" w:hAnsi="Arial" w:cs="Arial"/>
              </w:rPr>
              <w:lastRenderedPageBreak/>
              <w:t>Zaprešić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B20E8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706,09</w:t>
            </w:r>
          </w:p>
        </w:tc>
        <w:tc>
          <w:tcPr>
            <w:tcW w:w="1137" w:type="dxa"/>
          </w:tcPr>
          <w:p w:rsidRPr="00780E0D" w:rsidR="008B20E8" w:rsidP="008B20E8" w:rsidRDefault="008B20E8">
            <w:pPr>
              <w:rPr>
                <w:rFonts w:ascii="Arial" w:hAnsi="Arial" w:cs="Arial"/>
              </w:rPr>
            </w:pPr>
          </w:p>
          <w:p w:rsidRPr="00780E0D" w:rsidR="008124FC" w:rsidP="008B20E8" w:rsidRDefault="008124FC">
            <w:pPr>
              <w:rPr>
                <w:rFonts w:ascii="Arial" w:hAnsi="Arial" w:cs="Arial"/>
              </w:rPr>
            </w:pPr>
          </w:p>
          <w:p w:rsidRPr="00780E0D" w:rsidR="008124FC" w:rsidP="008B20E8" w:rsidRDefault="008124FC">
            <w:pPr>
              <w:rPr>
                <w:rFonts w:ascii="Arial" w:hAnsi="Arial" w:cs="Arial"/>
              </w:rPr>
            </w:pPr>
          </w:p>
          <w:p w:rsidRPr="00780E0D" w:rsidR="008124FC" w:rsidP="008B20E8" w:rsidRDefault="008124FC">
            <w:pPr>
              <w:rPr>
                <w:rFonts w:ascii="Arial" w:hAnsi="Arial" w:cs="Arial"/>
              </w:rPr>
            </w:pPr>
          </w:p>
          <w:p w:rsidRPr="00780E0D" w:rsidR="008124FC" w:rsidP="008B20E8" w:rsidRDefault="008124FC">
            <w:pPr>
              <w:rPr>
                <w:rFonts w:ascii="Arial" w:hAnsi="Arial" w:cs="Arial"/>
              </w:rPr>
            </w:pPr>
          </w:p>
          <w:p w:rsidRPr="00780E0D" w:rsidR="008124FC" w:rsidP="008B20E8" w:rsidRDefault="008124FC">
            <w:pPr>
              <w:rPr>
                <w:rFonts w:ascii="Arial" w:hAnsi="Arial" w:cs="Arial"/>
              </w:rPr>
            </w:pPr>
          </w:p>
          <w:p w:rsidRPr="00780E0D" w:rsidR="008124FC" w:rsidP="008B20E8" w:rsidRDefault="008124FC">
            <w:pPr>
              <w:rPr>
                <w:rFonts w:ascii="Arial" w:hAnsi="Arial" w:cs="Arial"/>
              </w:rPr>
            </w:pPr>
          </w:p>
          <w:p w:rsidRPr="00780E0D" w:rsidR="00C705F2" w:rsidP="008B20E8" w:rsidRDefault="00C705F2">
            <w:pPr>
              <w:rPr>
                <w:rFonts w:ascii="Arial" w:hAnsi="Arial" w:cs="Arial"/>
              </w:rPr>
            </w:pPr>
          </w:p>
          <w:p w:rsidRPr="00780E0D" w:rsidR="008124FC" w:rsidP="008B20E8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B20E8" w:rsidP="008B20E8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 xml:space="preserve">706,09 / dužnik / </w:t>
            </w:r>
            <w:r w:rsidRPr="00780E0D" w:rsidR="00517B89">
              <w:rPr>
                <w:rFonts w:ascii="Arial" w:hAnsi="Arial" w:cs="Arial"/>
              </w:rPr>
              <w:lastRenderedPageBreak/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43.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IT rješenja d.o.o. za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99392574874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Bijenička cesta 61 A, 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3.375,00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3.375,00</w:t>
            </w:r>
          </w:p>
        </w:tc>
        <w:tc>
          <w:tcPr>
            <w:tcW w:w="1475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44.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ITAL-OPREMANJE d.o.o. za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40227381213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Turanjska 15, 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87.338,93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87.338,93</w:t>
            </w:r>
          </w:p>
        </w:tc>
        <w:tc>
          <w:tcPr>
            <w:tcW w:w="1475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45.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ZORKO IVIĆ, vl. POLJOPRIVREDNI OBRT IVIĆ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09839822917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Boljun 30a, Boljun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3.030,00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94701D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3.030,00 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 xml:space="preserve">greškom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46.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BRANKO JUREŠA,  vl. BRAVARIJA "JUREŠA"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60839201394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C705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Selno 43,  Selno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31.181,00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31.181,00</w:t>
            </w:r>
          </w:p>
        </w:tc>
        <w:tc>
          <w:tcPr>
            <w:tcW w:w="1475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47.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KERA TERM trgovina d.o.o. za trgovinu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42570728116</w:t>
            </w:r>
          </w:p>
        </w:tc>
        <w:tc>
          <w:tcPr>
            <w:tcW w:w="1699" w:type="dxa"/>
            <w:gridSpan w:val="2"/>
          </w:tcPr>
          <w:p w:rsidRPr="00780E0D" w:rsidR="008124FC" w:rsidP="00C705F2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Jadranska avenija 9,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20.000,01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20.000,01/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48.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KOLOR KLINIKA društvo s ograničenom odgovornošću za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07818083813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C705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Zavrtnica 17, </w:t>
            </w:r>
            <w:r w:rsidRPr="00780E0D" w:rsidR="008124FC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2.445,00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2.445,00 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49.</w:t>
            </w:r>
          </w:p>
        </w:tc>
        <w:tc>
          <w:tcPr>
            <w:tcW w:w="1869" w:type="dxa"/>
          </w:tcPr>
          <w:p w:rsidRPr="00780E0D" w:rsidR="008124FC" w:rsidP="008124FC" w:rsidRDefault="00C705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KONČAR - P</w:t>
            </w:r>
            <w:r w:rsidRPr="00780E0D" w:rsidR="008124FC">
              <w:rPr>
                <w:rFonts w:ascii="Arial" w:hAnsi="Arial" w:cs="Arial"/>
              </w:rPr>
              <w:t xml:space="preserve">rofesionalne kuhinje društvo s ograničenom odgovornošću za proizvodnju i trgovinu </w:t>
            </w:r>
            <w:r w:rsidRPr="00780E0D" w:rsidR="008124FC">
              <w:rPr>
                <w:rFonts w:ascii="Arial" w:hAnsi="Arial" w:cs="Arial"/>
              </w:rPr>
              <w:lastRenderedPageBreak/>
              <w:t>ugostiteljskom opremom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03298184641</w:t>
            </w:r>
          </w:p>
        </w:tc>
        <w:tc>
          <w:tcPr>
            <w:tcW w:w="1699" w:type="dxa"/>
            <w:gridSpan w:val="2"/>
          </w:tcPr>
          <w:p w:rsidRPr="00780E0D" w:rsidR="008124FC" w:rsidP="00C705F2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Slavonska avenija 18,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1.278,50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 xml:space="preserve">1.278,50/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u cijelosti podmirena prije </w:t>
            </w:r>
            <w:r w:rsidRPr="00780E0D">
              <w:rPr>
                <w:rFonts w:ascii="Arial" w:hAnsi="Arial" w:cs="Arial"/>
              </w:rPr>
              <w:lastRenderedPageBreak/>
              <w:t>otvaranja predstečajnog postupka</w:t>
            </w:r>
          </w:p>
        </w:tc>
      </w:tr>
      <w:tr w:rsidRPr="00780E0D" w:rsidR="008124FC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50.</w:t>
            </w:r>
          </w:p>
        </w:tc>
        <w:tc>
          <w:tcPr>
            <w:tcW w:w="1869" w:type="dxa"/>
          </w:tcPr>
          <w:p w:rsidRPr="00780E0D" w:rsidR="008124FC" w:rsidP="008124FC" w:rsidRDefault="00C705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KUTJEVO</w:t>
            </w:r>
            <w:r w:rsidRPr="00780E0D" w:rsidR="008124FC">
              <w:rPr>
                <w:rFonts w:ascii="Arial" w:hAnsi="Arial" w:cs="Arial"/>
              </w:rPr>
              <w:t xml:space="preserve"> dioničko društvo za proizvodnju i promet poljoprivrednih i prehrambenih proizvoda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21918659912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C705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Kralja Tomislava 1, </w:t>
            </w:r>
            <w:r w:rsidRPr="00780E0D" w:rsidR="008124FC">
              <w:rPr>
                <w:rFonts w:ascii="Arial" w:hAnsi="Arial" w:cs="Arial"/>
              </w:rPr>
              <w:t>Kutjevo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7.645,25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94701D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7.645,25/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 xml:space="preserve">greškom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8124FC" w:rsidTr="007E6061">
        <w:trPr>
          <w:trHeight w:val="1020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51.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LUKA LACKOVIĆ, OPG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32671830384</w:t>
            </w:r>
          </w:p>
        </w:tc>
        <w:tc>
          <w:tcPr>
            <w:tcW w:w="1699" w:type="dxa"/>
            <w:gridSpan w:val="2"/>
          </w:tcPr>
          <w:p w:rsidRPr="00780E0D" w:rsidR="008124FC" w:rsidP="00C705F2" w:rsidRDefault="00C705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Zetkan 41a, Zetkan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135,60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135,60 / dužnik /</w:t>
            </w:r>
            <w:r w:rsidRPr="00780E0D" w:rsidR="00F51C3D">
              <w:rPr>
                <w:rFonts w:ascii="Arial" w:hAnsi="Arial" w:cs="Arial"/>
              </w:rPr>
              <w:t xml:space="preserve"> povjerenik/ </w:t>
            </w:r>
            <w:r w:rsidRPr="00780E0D">
              <w:rPr>
                <w:rFonts w:ascii="Arial" w:hAnsi="Arial" w:cs="Arial"/>
              </w:rPr>
              <w:t xml:space="preserve"> tražbina u cijelosti podmirena prije otvaranja predstečajnog postupka</w:t>
            </w:r>
          </w:p>
        </w:tc>
      </w:tr>
      <w:tr w:rsidRPr="00780E0D" w:rsidR="008124FC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52.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LARETO GRUPA d.o.o. za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60795023940</w:t>
            </w:r>
          </w:p>
        </w:tc>
        <w:tc>
          <w:tcPr>
            <w:tcW w:w="1699" w:type="dxa"/>
            <w:gridSpan w:val="2"/>
          </w:tcPr>
          <w:p w:rsidRPr="00780E0D" w:rsidR="008124FC" w:rsidP="00C705F2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Tarska 6,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15.728,64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94701D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15.728,64/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8F5C2B">
              <w:rPr>
                <w:rFonts w:ascii="Arial" w:hAnsi="Arial" w:cs="Arial"/>
              </w:rPr>
              <w:t xml:space="preserve">greškom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8124FC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53.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LEGENDA PROMET društvo s ograničenom odgovornošću za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80810821515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C705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Zagrebačka cesta 227,</w:t>
            </w:r>
            <w:r w:rsidRPr="00780E0D" w:rsidR="008124FC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1.166,75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1.166,75</w:t>
            </w:r>
          </w:p>
        </w:tc>
        <w:tc>
          <w:tcPr>
            <w:tcW w:w="1475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54.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M-OBLIK d.o.o. za proizvodnju namještaja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76757456663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C705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Habdelićeva 4, </w:t>
            </w:r>
            <w:r w:rsidRPr="00780E0D" w:rsidR="008124FC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886,50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886,50</w:t>
            </w:r>
          </w:p>
        </w:tc>
        <w:tc>
          <w:tcPr>
            <w:tcW w:w="1475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55.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ALAN MADŽARAC vl.</w:t>
            </w:r>
            <w:r w:rsidRPr="00780E0D" w:rsidR="00C705F2">
              <w:rPr>
                <w:rFonts w:ascii="Arial" w:hAnsi="Arial" w:cs="Arial"/>
              </w:rPr>
              <w:t xml:space="preserve"> </w:t>
            </w:r>
            <w:r w:rsidRPr="00780E0D">
              <w:rPr>
                <w:rFonts w:ascii="Arial" w:hAnsi="Arial" w:cs="Arial"/>
              </w:rPr>
              <w:t xml:space="preserve">CIBO-COPY, </w:t>
            </w:r>
            <w:r w:rsidRPr="00780E0D" w:rsidR="00C705F2">
              <w:rPr>
                <w:rFonts w:ascii="Arial" w:hAnsi="Arial" w:cs="Arial"/>
              </w:rPr>
              <w:t>obrt za printanje, umnožavanje, fotokopiranje, tisak i uvez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39905258324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C705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Šestinski dol 52 / Horvaćanska 9,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3.000,00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3.000,00 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56.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MEDICAL CENTAR, društvo s ograničenom odgovornošću za trgovinu i </w:t>
            </w:r>
            <w:r w:rsidRPr="00780E0D">
              <w:rPr>
                <w:rFonts w:ascii="Arial" w:hAnsi="Arial" w:cs="Arial"/>
              </w:rPr>
              <w:lastRenderedPageBreak/>
              <w:t>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06368590597</w:t>
            </w:r>
          </w:p>
        </w:tc>
        <w:tc>
          <w:tcPr>
            <w:tcW w:w="1699" w:type="dxa"/>
            <w:gridSpan w:val="2"/>
          </w:tcPr>
          <w:p w:rsidRPr="00780E0D" w:rsidR="008124FC" w:rsidP="00C705F2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Remetinečki gaj 22b,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281,25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 xml:space="preserve">281,25/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u cijelosti podmirena </w:t>
            </w:r>
            <w:r w:rsidRPr="00780E0D">
              <w:rPr>
                <w:rFonts w:ascii="Arial" w:hAnsi="Arial" w:cs="Arial"/>
              </w:rPr>
              <w:lastRenderedPageBreak/>
              <w:t>prije 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57.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METRO Cash &amp; Carry društvo s ograničenom odgovornošću za trgovinu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38016445738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C705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Jankomir 31, </w:t>
            </w:r>
            <w:r w:rsidRPr="00780E0D" w:rsidR="004054B5">
              <w:rPr>
                <w:rFonts w:ascii="Arial" w:hAnsi="Arial" w:cs="Arial"/>
              </w:rPr>
              <w:t>Z</w:t>
            </w:r>
            <w:r w:rsidRPr="00780E0D" w:rsidR="008124FC">
              <w:rPr>
                <w:rFonts w:ascii="Arial" w:hAnsi="Arial" w:cs="Arial"/>
              </w:rPr>
              <w:t>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327.286,98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327.286,98</w:t>
            </w:r>
          </w:p>
        </w:tc>
        <w:tc>
          <w:tcPr>
            <w:tcW w:w="1475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58.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MIGRAL društvo s ograničenom odgovornošću za proizvodnju i trgovinu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95717304510</w:t>
            </w:r>
          </w:p>
        </w:tc>
        <w:tc>
          <w:tcPr>
            <w:tcW w:w="1699" w:type="dxa"/>
            <w:gridSpan w:val="2"/>
          </w:tcPr>
          <w:p w:rsidRPr="00780E0D" w:rsidR="008124FC" w:rsidP="00C705F2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Vrapče Donje 20 B,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500F0E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200,00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200,00/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1020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59.</w:t>
            </w:r>
          </w:p>
        </w:tc>
        <w:tc>
          <w:tcPr>
            <w:tcW w:w="1869" w:type="dxa"/>
          </w:tcPr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REPUBLIKA HRVATSKA, </w:t>
            </w:r>
            <w:r w:rsidRPr="00780E0D" w:rsidR="008124FC">
              <w:rPr>
                <w:rFonts w:ascii="Arial" w:hAnsi="Arial" w:cs="Arial"/>
              </w:rPr>
              <w:t>MINISTARSTVO FINANCIJA</w:t>
            </w:r>
            <w:r w:rsidRPr="00780E0D" w:rsidR="00C2622F">
              <w:rPr>
                <w:rFonts w:ascii="Arial" w:hAnsi="Arial" w:cs="Arial"/>
              </w:rPr>
              <w:t xml:space="preserve">, POREZNA UPRAVA 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18683136487</w:t>
            </w:r>
          </w:p>
        </w:tc>
        <w:tc>
          <w:tcPr>
            <w:tcW w:w="1699" w:type="dxa"/>
            <w:gridSpan w:val="2"/>
          </w:tcPr>
          <w:p w:rsidRPr="00780E0D" w:rsidR="008124FC" w:rsidP="00C705F2" w:rsidRDefault="00430F8D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Boškovićeva</w:t>
            </w:r>
            <w:r w:rsidRPr="00780E0D" w:rsidR="00C705F2">
              <w:rPr>
                <w:rFonts w:ascii="Arial" w:hAnsi="Arial" w:cs="Arial"/>
              </w:rPr>
              <w:t xml:space="preserve"> 5, </w:t>
            </w:r>
            <w:r w:rsidRPr="00780E0D" w:rsidR="008124FC">
              <w:rPr>
                <w:rFonts w:ascii="Arial" w:hAnsi="Arial" w:cs="Arial"/>
              </w:rPr>
              <w:t>Z</w:t>
            </w:r>
            <w:r w:rsidRPr="00780E0D" w:rsidR="00C705F2">
              <w:rPr>
                <w:rFonts w:ascii="Arial" w:hAnsi="Arial" w:cs="Arial"/>
              </w:rPr>
              <w:t>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500F0E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551.745,28</w:t>
            </w:r>
          </w:p>
        </w:tc>
        <w:tc>
          <w:tcPr>
            <w:tcW w:w="1137" w:type="dxa"/>
          </w:tcPr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551.745,28</w:t>
            </w:r>
          </w:p>
        </w:tc>
        <w:tc>
          <w:tcPr>
            <w:tcW w:w="1475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60.</w:t>
            </w:r>
          </w:p>
        </w:tc>
        <w:tc>
          <w:tcPr>
            <w:tcW w:w="1869" w:type="dxa"/>
          </w:tcPr>
          <w:p w:rsidRPr="00780E0D" w:rsidR="008124FC" w:rsidP="008124FC" w:rsidRDefault="00C705F2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MODEL PAKIRANJA </w:t>
            </w:r>
            <w:r w:rsidRPr="00780E0D" w:rsidR="008124FC">
              <w:rPr>
                <w:rFonts w:ascii="Arial" w:hAnsi="Arial" w:cs="Arial"/>
              </w:rPr>
              <w:t>dioničko društvo za proizvodnju i promet kartonske i papirne ambalaže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01993249507</w:t>
            </w:r>
          </w:p>
        </w:tc>
        <w:tc>
          <w:tcPr>
            <w:tcW w:w="1699" w:type="dxa"/>
            <w:gridSpan w:val="2"/>
          </w:tcPr>
          <w:p w:rsidRPr="00780E0D" w:rsidR="008124FC" w:rsidP="00C705F2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Kanalski put 14a,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500F0E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6.670,13</w:t>
            </w:r>
          </w:p>
        </w:tc>
        <w:tc>
          <w:tcPr>
            <w:tcW w:w="1137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C705F2" w:rsidP="008124FC" w:rsidRDefault="00C705F2">
            <w:pPr>
              <w:rPr>
                <w:rFonts w:ascii="Arial" w:hAnsi="Arial" w:cs="Arial"/>
              </w:rPr>
            </w:pPr>
          </w:p>
          <w:p w:rsidRPr="00780E0D" w:rsidR="00500F0E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6.670,13/ dužnik / </w:t>
            </w:r>
            <w:r w:rsidRPr="00780E0D" w:rsidR="00F51C3D">
              <w:rPr>
                <w:rFonts w:ascii="Arial" w:hAnsi="Arial" w:cs="Arial"/>
              </w:rPr>
              <w:t xml:space="preserve"> 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1020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61.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NASTAVNI ZAVOD ZA JAVNO ZDRAVSTVO DR. ANDRIJA ŠTAMPAR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33392005961</w:t>
            </w:r>
          </w:p>
        </w:tc>
        <w:tc>
          <w:tcPr>
            <w:tcW w:w="1699" w:type="dxa"/>
            <w:gridSpan w:val="2"/>
          </w:tcPr>
          <w:p w:rsidRPr="00780E0D" w:rsidR="008124FC" w:rsidP="000E2D81" w:rsidRDefault="000E2D81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Mirogojska c</w:t>
            </w:r>
            <w:r w:rsidRPr="00780E0D" w:rsidR="008124FC">
              <w:rPr>
                <w:rFonts w:ascii="Arial" w:hAnsi="Arial" w:cs="Arial"/>
              </w:rPr>
              <w:t>esta 16,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500F0E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5.499,50</w:t>
            </w:r>
          </w:p>
        </w:tc>
        <w:tc>
          <w:tcPr>
            <w:tcW w:w="1137" w:type="dxa"/>
          </w:tcPr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94701D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5.499,50/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1E2C8C">
              <w:rPr>
                <w:rFonts w:ascii="Arial" w:hAnsi="Arial" w:cs="Arial"/>
              </w:rPr>
              <w:t xml:space="preserve">greškom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8124FC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62.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NAŠE KLASJE društvo s ograničenom odgovornošću za proizvodnju,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62858712399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0E2D81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Raška 35, </w:t>
            </w:r>
            <w:r w:rsidRPr="00780E0D" w:rsidR="008124FC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500F0E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540,00</w:t>
            </w:r>
          </w:p>
        </w:tc>
        <w:tc>
          <w:tcPr>
            <w:tcW w:w="1137" w:type="dxa"/>
          </w:tcPr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540,00/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63.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NEST 01 d.o.o. za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26585064925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0E2D81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Petračićeva 4, </w:t>
            </w:r>
            <w:r w:rsidRPr="00780E0D" w:rsidR="008124FC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500F0E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26.760,96</w:t>
            </w:r>
          </w:p>
        </w:tc>
        <w:tc>
          <w:tcPr>
            <w:tcW w:w="1137" w:type="dxa"/>
          </w:tcPr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94701D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 xml:space="preserve">26.760,96/ dužnik / </w:t>
            </w:r>
            <w:r w:rsidRPr="00780E0D" w:rsidR="00F51C3D">
              <w:rPr>
                <w:rFonts w:ascii="Arial" w:hAnsi="Arial" w:cs="Arial"/>
              </w:rPr>
              <w:lastRenderedPageBreak/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1E2C8C">
              <w:rPr>
                <w:rFonts w:ascii="Arial" w:hAnsi="Arial" w:cs="Arial"/>
              </w:rPr>
              <w:t>greškom</w:t>
            </w:r>
            <w:r w:rsidRPr="00780E0D">
              <w:rPr>
                <w:rFonts w:ascii="Arial" w:hAnsi="Arial" w:cs="Arial"/>
              </w:rPr>
              <w:t xml:space="preserve"> ostala u poslovnim knjigama dužnika</w:t>
            </w:r>
          </w:p>
        </w:tc>
      </w:tr>
      <w:tr w:rsidRPr="00780E0D" w:rsidR="008124FC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64.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ORBICO d.o.o. za trgovinu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85611744662</w:t>
            </w:r>
          </w:p>
        </w:tc>
        <w:tc>
          <w:tcPr>
            <w:tcW w:w="1699" w:type="dxa"/>
            <w:gridSpan w:val="2"/>
          </w:tcPr>
          <w:p w:rsidRPr="00780E0D" w:rsidR="008124FC" w:rsidP="000E2D81" w:rsidRDefault="000E2D81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Koturaška c</w:t>
            </w:r>
            <w:r w:rsidRPr="00780E0D" w:rsidR="008124FC">
              <w:rPr>
                <w:rFonts w:ascii="Arial" w:hAnsi="Arial" w:cs="Arial"/>
              </w:rPr>
              <w:t>esta 69,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500F0E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950,06</w:t>
            </w:r>
          </w:p>
        </w:tc>
        <w:tc>
          <w:tcPr>
            <w:tcW w:w="1137" w:type="dxa"/>
          </w:tcPr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0E2D81" w:rsidP="008124FC" w:rsidRDefault="000E2D81">
            <w:pPr>
              <w:rPr>
                <w:rFonts w:ascii="Arial" w:hAnsi="Arial" w:cs="Arial"/>
              </w:rPr>
            </w:pPr>
          </w:p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94701D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950,06/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1E2C8C">
              <w:rPr>
                <w:rFonts w:ascii="Arial" w:hAnsi="Arial" w:cs="Arial"/>
              </w:rPr>
              <w:t xml:space="preserve">greškom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65.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IGOR PAHLJINA, AMBALAŽA IN, OBRT ZA USLUGE I TRGOVINU, VL. IGOR PAHLJINA I NENAD POZNIĆ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97213576606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Žuti dol 29,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500F0E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3.686,20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3.686,20</w:t>
            </w:r>
          </w:p>
        </w:tc>
        <w:tc>
          <w:tcPr>
            <w:tcW w:w="1475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66.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ŽELJKO PEREKOVIĆ, vl. SPAZ-SAMOPOSLUŽNI APARATI, OBRT ZA IZNAJMLJIVANJE, PRODAJU I SERVIS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85621555748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Matijašec 14 / Bani 71,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500F0E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2.584,75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94701D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2.584,75/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1E2C8C">
              <w:rPr>
                <w:rFonts w:ascii="Arial" w:hAnsi="Arial" w:cs="Arial"/>
              </w:rPr>
              <w:t xml:space="preserve">greškom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67.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PERNOD RICARD CROATIA d.o.o. za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45484104337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Aveni</w:t>
            </w:r>
            <w:r w:rsidRPr="00780E0D" w:rsidR="00676FE5">
              <w:rPr>
                <w:rFonts w:ascii="Arial" w:hAnsi="Arial" w:cs="Arial"/>
              </w:rPr>
              <w:t xml:space="preserve">ja Većeslava Holjevca 40, </w:t>
            </w:r>
            <w:r w:rsidRPr="00780E0D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500F0E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31.274,75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31.274,75</w:t>
            </w:r>
          </w:p>
        </w:tc>
        <w:tc>
          <w:tcPr>
            <w:tcW w:w="1475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68.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PIK VRBOVEC plus društvo s ograničenom odgovornošću za proizvodnju i promet mesa i mesnih prerađevina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41976933718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Zagrebačka 148, 10340 Vrbovec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 </w:t>
            </w:r>
            <w:r w:rsidRPr="00780E0D" w:rsidR="00500F0E">
              <w:rPr>
                <w:rFonts w:ascii="Arial" w:hAnsi="Arial" w:cs="Arial"/>
              </w:rPr>
              <w:t>14.078,19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14.078,19</w:t>
            </w:r>
          </w:p>
        </w:tc>
        <w:tc>
          <w:tcPr>
            <w:tcW w:w="1475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69.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PIK VRBOVEC-MESNA INDUSTRIJA, dioničko društvo za proizvodnju i promet mesa i mesnih </w:t>
            </w:r>
            <w:r w:rsidRPr="00780E0D">
              <w:rPr>
                <w:rFonts w:ascii="Arial" w:hAnsi="Arial" w:cs="Arial"/>
              </w:rPr>
              <w:lastRenderedPageBreak/>
              <w:t>prerađevina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78909170415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Zagrebačka 148, Vrbovec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500F0E" w:rsidRDefault="00500F0E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14.212,99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500F0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 xml:space="preserve">14.212,99 / dužnik/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 w:rsidR="00743D8C">
              <w:rPr>
                <w:rFonts w:ascii="Arial" w:hAnsi="Arial" w:cs="Arial"/>
              </w:rPr>
              <w:t xml:space="preserve">tražbina da je navedena pod rednim brojem 68. u </w:t>
            </w:r>
            <w:r w:rsidRPr="00780E0D" w:rsidR="00743D8C">
              <w:rPr>
                <w:rFonts w:ascii="Arial" w:hAnsi="Arial" w:cs="Arial"/>
              </w:rPr>
              <w:lastRenderedPageBreak/>
              <w:t>Tablici prijavljenih tražb</w:t>
            </w:r>
            <w:r w:rsidRPr="00780E0D" w:rsidR="00C2622F">
              <w:rPr>
                <w:rFonts w:ascii="Arial" w:hAnsi="Arial" w:cs="Arial"/>
              </w:rPr>
              <w:t>ina. Vjerovnik je podnio prijavu tražbine</w:t>
            </w:r>
            <w:r w:rsidRPr="00780E0D" w:rsidR="00743D8C">
              <w:rPr>
                <w:rFonts w:ascii="Arial" w:hAnsi="Arial" w:cs="Arial"/>
              </w:rPr>
              <w:t xml:space="preserve"> pod rednim brojem 68. sa točnim iznosom i točnim podacima o vjerovniku</w:t>
            </w:r>
          </w:p>
        </w:tc>
      </w:tr>
      <w:tr w:rsidRPr="00780E0D" w:rsidR="008124FC" w:rsidTr="007E6061">
        <w:trPr>
          <w:trHeight w:val="1020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70.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PLANET AYURVEDA j.d.o.o. za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19682409364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Radnička cesta 80,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500,50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500,50/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71.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PLIN EXPRESS jednostavno društvo s ograničenom odgovornošću za usluge i trgovinu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48885697066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Perovići 1, </w:t>
            </w:r>
            <w:r w:rsidRPr="00780E0D" w:rsidR="008124FC">
              <w:rPr>
                <w:rFonts w:ascii="Arial" w:hAnsi="Arial" w:cs="Arial"/>
              </w:rPr>
              <w:t>Kostrena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2.800,00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2.800,00</w:t>
            </w:r>
          </w:p>
        </w:tc>
        <w:tc>
          <w:tcPr>
            <w:tcW w:w="1475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72.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PLINKA-PUH d.o.o. za prijevoz i trgovinu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73128309953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Križna 10a, </w:t>
            </w:r>
            <w:r w:rsidRPr="00780E0D" w:rsidR="008124FC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69,30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69,30/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73.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PNEUMATIK društvo s ograničenom odgovornošću za trgovinu, zastupanje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68256909072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Karažnik 2A,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3.215,00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3.215,00/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1020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74.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Poljoprivredna zadruga VRBNIK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38051863635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Namori 2,  Vrbnik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8.171,81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8.171,81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75.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POBI TRADE d.o.o. za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88205540939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Ulica</w:t>
            </w:r>
            <w:r w:rsidRPr="00780E0D" w:rsidR="00676FE5">
              <w:rPr>
                <w:rFonts w:ascii="Arial" w:hAnsi="Arial" w:cs="Arial"/>
              </w:rPr>
              <w:t xml:space="preserve"> Dr. Luje Naletilića 15M, </w:t>
            </w:r>
            <w:r w:rsidRPr="00780E0D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34,34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DB5A2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34,34</w:t>
            </w:r>
            <w:r w:rsidRPr="00780E0D" w:rsidR="00743D8C">
              <w:rPr>
                <w:rFonts w:ascii="Arial" w:hAnsi="Arial" w:cs="Arial"/>
              </w:rPr>
              <w:t xml:space="preserve">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 w:rsidR="00743D8C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76.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DUBRAVKO PODHRAŠKI , vl. EL-POD, OBRT ZA IZVOĐENJE ELEKTROINSTALACIJA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51244198059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Graberje 64,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700,00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700,00/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77.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PORSCHE INTER AUTO d.o.o. za trgovinu i popravak motornih vozila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67492500921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Velimira Škorpika 21-23, </w:t>
            </w:r>
            <w:r w:rsidRPr="00780E0D" w:rsidR="008124FC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1.125,00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1.125,00/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78.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PORSCHE LEASING društvo s ograničenom odgovornošću za leasing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90275854576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Velimira Škorpika 21, </w:t>
            </w:r>
            <w:r w:rsidRPr="00780E0D" w:rsidR="008124FC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5.000,00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5.000,00 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79.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Pro sport 98  društvo s ograničenom odgovornošću za trgovinu na veliko i malo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22906304251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Ulica grada Gospića 1A, </w:t>
            </w:r>
            <w:r w:rsidRPr="00780E0D" w:rsidR="008124FC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384,30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384,30 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80.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Raiffeisenbank Austria d.d.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53056966535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Magazinska cesta 69,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200,00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 xml:space="preserve">200,00/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u cijelosti podmirena prije </w:t>
            </w:r>
            <w:r w:rsidRPr="00780E0D">
              <w:rPr>
                <w:rFonts w:ascii="Arial" w:hAnsi="Arial" w:cs="Arial"/>
              </w:rPr>
              <w:lastRenderedPageBreak/>
              <w:t>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  <w:color w:val="FF0000"/>
              </w:rPr>
            </w:pPr>
            <w:r w:rsidRPr="00780E0D">
              <w:rPr>
                <w:rFonts w:ascii="Arial" w:hAnsi="Arial" w:cs="Arial"/>
              </w:rPr>
              <w:lastRenderedPageBreak/>
              <w:t>81.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RADIO 101 društvo s ograničenom odgovornošću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46315944115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Ljudevita Gaja 10, </w:t>
            </w:r>
            <w:r w:rsidRPr="00780E0D" w:rsidR="008124FC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6.743,74</w:t>
            </w:r>
          </w:p>
        </w:tc>
        <w:tc>
          <w:tcPr>
            <w:tcW w:w="1137" w:type="dxa"/>
            <w:vAlign w:val="center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  <w:b/>
              </w:rPr>
            </w:pPr>
            <w:r w:rsidRPr="00780E0D">
              <w:rPr>
                <w:rFonts w:ascii="Arial" w:hAnsi="Arial" w:cs="Arial"/>
              </w:rPr>
              <w:t>6.743,74 /</w:t>
            </w:r>
            <w:r w:rsidRPr="00780E0D">
              <w:rPr>
                <w:rFonts w:ascii="Arial" w:hAnsi="Arial" w:cs="Arial"/>
                <w:b/>
              </w:rPr>
              <w:t xml:space="preserve"> </w:t>
            </w:r>
            <w:r w:rsidRPr="00780E0D">
              <w:rPr>
                <w:rFonts w:ascii="Arial" w:hAnsi="Arial" w:cs="Arial"/>
              </w:rPr>
              <w:t xml:space="preserve">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1020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82.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EMIR REDŽEPOVIĆ , vl. PROJEKTIRANJE, MONTAŽA I TRGOVINA "FBI"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57177063979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Zinke Kunc 2,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10.000,00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10.000,00</w:t>
            </w:r>
          </w:p>
        </w:tc>
        <w:tc>
          <w:tcPr>
            <w:tcW w:w="1475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83.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REHAK USLUGE d.o.o. za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78489520015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Kamenarka 28 E,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17.178,15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17.178,15</w:t>
            </w:r>
          </w:p>
        </w:tc>
        <w:tc>
          <w:tcPr>
            <w:tcW w:w="1475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84.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Samposlužni aparati Zagreb društvo s ograničenom odgovornošću za trgovinu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64634216977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Radnička cesta 41, </w:t>
            </w:r>
            <w:r w:rsidRPr="00780E0D" w:rsidR="008124FC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132,50</w:t>
            </w:r>
          </w:p>
        </w:tc>
        <w:tc>
          <w:tcPr>
            <w:tcW w:w="1137" w:type="dxa"/>
            <w:vAlign w:val="center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132,50 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85.</w:t>
            </w:r>
          </w:p>
        </w:tc>
        <w:tc>
          <w:tcPr>
            <w:tcW w:w="1869" w:type="dxa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SELECTA ADRIA </w:t>
            </w:r>
            <w:r w:rsidRPr="00780E0D" w:rsidR="008124FC">
              <w:rPr>
                <w:rFonts w:ascii="Arial" w:hAnsi="Arial" w:cs="Arial"/>
              </w:rPr>
              <w:t>d.o.o. za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83260088066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Jandrićeva 20,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8.607,91</w:t>
            </w:r>
          </w:p>
        </w:tc>
        <w:tc>
          <w:tcPr>
            <w:tcW w:w="1137" w:type="dxa"/>
            <w:vAlign w:val="center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8.607,91</w:t>
            </w:r>
          </w:p>
        </w:tc>
        <w:tc>
          <w:tcPr>
            <w:tcW w:w="1475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86.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SMJELI, d.o.o. za proizvodnju i preradu mesa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44985079850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Domovinskog rata 203, </w:t>
            </w:r>
            <w:r w:rsidRPr="00780E0D" w:rsidR="008124FC">
              <w:rPr>
                <w:rFonts w:ascii="Arial" w:hAnsi="Arial" w:cs="Arial"/>
              </w:rPr>
              <w:t xml:space="preserve"> Dugopolje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3.738,08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3.738,08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87.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NENAD STOJANOV, vl. OBRT ZA PRIJEVOZ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72546055559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Ulica Ljerke Šram 6,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500,00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500,00/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1020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88.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SUPER-MES, društvo s ograničenom odgovornošću za proizvodnju i trgovinu mesa i mesnih </w:t>
            </w:r>
            <w:r w:rsidRPr="00780E0D">
              <w:rPr>
                <w:rFonts w:ascii="Arial" w:hAnsi="Arial" w:cs="Arial"/>
              </w:rPr>
              <w:lastRenderedPageBreak/>
              <w:t>prerađevina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35857672807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Josipa Jelačića 146, Samobor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28.102,16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28.102,16</w:t>
            </w:r>
          </w:p>
        </w:tc>
        <w:tc>
          <w:tcPr>
            <w:tcW w:w="1475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0,00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89.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SUPERIOR OPREMA d.o.o. za proizvodnju,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96684067264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Jarun 62,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875,00</w:t>
            </w:r>
          </w:p>
        </w:tc>
        <w:tc>
          <w:tcPr>
            <w:tcW w:w="1137" w:type="dxa"/>
            <w:vAlign w:val="center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875,00/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90.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SUPERIOR SENSUM društvo s ograničenom odgovornošću za njegu i održavanje tijela,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96144161546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Jarun 49,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8.781,25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8.781,25</w:t>
            </w:r>
          </w:p>
        </w:tc>
        <w:tc>
          <w:tcPr>
            <w:tcW w:w="1475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1785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91.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VLADIMIR ŠARČEVIĆ, javni bilježnik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85784026278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Ulica Franje Petračića 13 / Tratinska 79, 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676FE5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3.816,25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3.816,25</w:t>
            </w:r>
          </w:p>
        </w:tc>
        <w:tc>
          <w:tcPr>
            <w:tcW w:w="1475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92.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ZDENKO ŠEMBER, vl.</w:t>
            </w:r>
            <w:r w:rsidRPr="00780E0D" w:rsidR="00676FE5">
              <w:rPr>
                <w:rFonts w:ascii="Arial" w:hAnsi="Arial" w:cs="Arial"/>
              </w:rPr>
              <w:t xml:space="preserve"> </w:t>
            </w:r>
            <w:r w:rsidRPr="00780E0D">
              <w:rPr>
                <w:rFonts w:ascii="Arial" w:hAnsi="Arial" w:cs="Arial"/>
              </w:rPr>
              <w:t>POLJOPRIVREDNO GOSPODARSTVO "ŠEMBER"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59196815626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Pavlovčani 11b, Pavlovčani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2.386,25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2.386,25/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93.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T.Č.T. d.o.o. za trgovinu, ugostiteljstvo i graditeljstvo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50908373163</w:t>
            </w:r>
          </w:p>
        </w:tc>
        <w:tc>
          <w:tcPr>
            <w:tcW w:w="1699" w:type="dxa"/>
            <w:gridSpan w:val="2"/>
          </w:tcPr>
          <w:p w:rsidRPr="00780E0D" w:rsidR="008124FC" w:rsidP="00676FE5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Ilica 191,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50.000,00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50.000,00</w:t>
            </w:r>
          </w:p>
        </w:tc>
        <w:tc>
          <w:tcPr>
            <w:tcW w:w="1475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1020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94.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DENIS VAROVIĆ, vl.</w:t>
            </w:r>
            <w:r w:rsidRPr="00780E0D" w:rsidR="00676FE5">
              <w:rPr>
                <w:rFonts w:ascii="Arial" w:hAnsi="Arial" w:cs="Arial"/>
              </w:rPr>
              <w:t xml:space="preserve"> </w:t>
            </w:r>
            <w:r w:rsidRPr="00780E0D">
              <w:rPr>
                <w:rFonts w:ascii="Arial" w:hAnsi="Arial" w:cs="Arial"/>
              </w:rPr>
              <w:t>CROFISH, obrt za trgovinu i prijevoz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76605561149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Ivana Generalića 3, Koprivnica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3.605,55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3.605,55</w:t>
            </w:r>
          </w:p>
        </w:tc>
        <w:tc>
          <w:tcPr>
            <w:tcW w:w="1475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95.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VATROKONTROL j.d.o.o. za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57895109921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Čulinečka 31, </w:t>
            </w:r>
            <w:r w:rsidRPr="00780E0D" w:rsidR="008124FC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162,50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 xml:space="preserve">162,50/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u cijelosti podmirena prije otvaranja </w:t>
            </w:r>
            <w:r w:rsidRPr="00780E0D">
              <w:rPr>
                <w:rFonts w:ascii="Arial" w:hAnsi="Arial" w:cs="Arial"/>
              </w:rPr>
              <w:lastRenderedPageBreak/>
              <w:t>predstečajnog postupka</w:t>
            </w:r>
          </w:p>
        </w:tc>
      </w:tr>
      <w:tr w:rsidRPr="00780E0D" w:rsidR="008124FC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96.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VELINCI društvo s ograničenom odgovornošću za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24173286699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Blaža Lorkovića 1, </w:t>
            </w:r>
            <w:r w:rsidRPr="00780E0D" w:rsidR="008124FC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36.322,30</w:t>
            </w:r>
          </w:p>
        </w:tc>
        <w:tc>
          <w:tcPr>
            <w:tcW w:w="1137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36.322,30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97.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TOMISLAV VEROVIĆ, vl.</w:t>
            </w:r>
            <w:r w:rsidRPr="00780E0D" w:rsidR="00676FE5">
              <w:rPr>
                <w:rFonts w:ascii="Arial" w:hAnsi="Arial" w:cs="Arial"/>
              </w:rPr>
              <w:t xml:space="preserve"> </w:t>
            </w:r>
            <w:r w:rsidRPr="00780E0D">
              <w:rPr>
                <w:rFonts w:ascii="Arial" w:hAnsi="Arial" w:cs="Arial"/>
              </w:rPr>
              <w:t xml:space="preserve">STAKLARSKA RADIONA VEROVIĆ, </w:t>
            </w:r>
            <w:r w:rsidRPr="00780E0D" w:rsidR="00676FE5">
              <w:rPr>
                <w:rFonts w:ascii="Arial" w:hAnsi="Arial" w:cs="Arial"/>
              </w:rPr>
              <w:t>obrt za proizvodnju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04650991536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Ulica Josipa Zorića 130, Dugo Selo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111,54</w:t>
            </w:r>
          </w:p>
        </w:tc>
        <w:tc>
          <w:tcPr>
            <w:tcW w:w="1137" w:type="dxa"/>
          </w:tcPr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676FE5" w:rsidP="008124FC" w:rsidRDefault="00676FE5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111,54/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98.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VESTOK društvo s ograničenom odgovornošću za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74652909427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Savska cesta 179,</w:t>
            </w:r>
            <w:r w:rsidRPr="00780E0D" w:rsidR="008124FC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11.626,68</w:t>
            </w:r>
          </w:p>
        </w:tc>
        <w:tc>
          <w:tcPr>
            <w:tcW w:w="1137" w:type="dxa"/>
            <w:vAlign w:val="center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11.626,68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99.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VINO d.o.o. za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12130498619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676FE5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Borongajska cesta  81c, </w:t>
            </w:r>
            <w:r w:rsidRPr="00780E0D" w:rsidR="008124FC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743D8C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816,00</w:t>
            </w:r>
          </w:p>
        </w:tc>
        <w:tc>
          <w:tcPr>
            <w:tcW w:w="1137" w:type="dxa"/>
          </w:tcPr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743D8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816,00/ dužnik /</w:t>
            </w:r>
            <w:r w:rsidRPr="00780E0D" w:rsidR="00F51C3D">
              <w:rPr>
                <w:rFonts w:ascii="Arial" w:hAnsi="Arial" w:cs="Arial"/>
              </w:rPr>
              <w:t xml:space="preserve"> povjerenik/ </w:t>
            </w:r>
            <w:r w:rsidRPr="00780E0D">
              <w:rPr>
                <w:rFonts w:ascii="Arial" w:hAnsi="Arial" w:cs="Arial"/>
              </w:rPr>
              <w:t xml:space="preserve"> tražbina u cijelosti podmirena prije 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100.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VINOLOG d.o.o. za proizvodnju,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23029742813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260EAE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Ulica Božidara Adžije 34, </w:t>
            </w:r>
            <w:r w:rsidRPr="00780E0D" w:rsidR="008124FC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E14FA0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9.388,50</w:t>
            </w:r>
          </w:p>
        </w:tc>
        <w:tc>
          <w:tcPr>
            <w:tcW w:w="1137" w:type="dxa"/>
          </w:tcPr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8124FC" w:rsidP="008124FC" w:rsidRDefault="00E14FA0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9.388,50</w:t>
            </w:r>
          </w:p>
        </w:tc>
        <w:tc>
          <w:tcPr>
            <w:tcW w:w="1475" w:type="dxa"/>
          </w:tcPr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8124FC" w:rsidP="008124FC" w:rsidRDefault="00E14FA0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101.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VIVAT FINA VINA d.o.o. za trgovinu i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22847118886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Uli</w:t>
            </w:r>
            <w:r w:rsidRPr="00780E0D" w:rsidR="00260EAE">
              <w:rPr>
                <w:rFonts w:ascii="Arial" w:hAnsi="Arial" w:cs="Arial"/>
              </w:rPr>
              <w:t xml:space="preserve">ca Frana Folnegovića 1 B, </w:t>
            </w:r>
            <w:r w:rsidRPr="00780E0D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E14FA0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1.145,00</w:t>
            </w:r>
          </w:p>
        </w:tc>
        <w:tc>
          <w:tcPr>
            <w:tcW w:w="1137" w:type="dxa"/>
          </w:tcPr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8124FC" w:rsidP="008124FC" w:rsidRDefault="00E14FA0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E14FA0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1.145,00/ dužnik /</w:t>
            </w:r>
            <w:r w:rsidRPr="00780E0D" w:rsidR="00F51C3D">
              <w:rPr>
                <w:rFonts w:ascii="Arial" w:hAnsi="Arial" w:cs="Arial"/>
              </w:rPr>
              <w:t xml:space="preserve"> povjerenik/ </w:t>
            </w:r>
            <w:r w:rsidRPr="00780E0D">
              <w:rPr>
                <w:rFonts w:ascii="Arial" w:hAnsi="Arial" w:cs="Arial"/>
              </w:rPr>
              <w:t xml:space="preserve"> tražbina u cijelosti podmirena prije otvaranja predstečajnog postupka</w:t>
            </w:r>
          </w:p>
        </w:tc>
      </w:tr>
      <w:tr w:rsidRPr="00780E0D" w:rsidR="008124FC" w:rsidTr="007E6061">
        <w:trPr>
          <w:trHeight w:val="499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102.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GORAN VRUČINIĆ vl.</w:t>
            </w:r>
            <w:r w:rsidRPr="00780E0D" w:rsidR="00F96C2A">
              <w:rPr>
                <w:rFonts w:ascii="Arial" w:hAnsi="Arial" w:cs="Arial"/>
              </w:rPr>
              <w:t xml:space="preserve"> ugostiteljski obrt </w:t>
            </w:r>
            <w:r w:rsidRPr="00780E0D">
              <w:rPr>
                <w:rFonts w:ascii="Arial" w:hAnsi="Arial" w:cs="Arial"/>
              </w:rPr>
              <w:t>"PLACA" VRBNIK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21281093264</w:t>
            </w:r>
          </w:p>
        </w:tc>
        <w:tc>
          <w:tcPr>
            <w:tcW w:w="1699" w:type="dxa"/>
            <w:gridSpan w:val="2"/>
          </w:tcPr>
          <w:p w:rsidRPr="00780E0D" w:rsidR="008124FC" w:rsidP="00F96C2A" w:rsidRDefault="00F96C2A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Omiška ulica 14 / Placa Vrbničkog Statuta 6, Zagreb / Vrbnik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E14FA0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324.505,34</w:t>
            </w:r>
          </w:p>
        </w:tc>
        <w:tc>
          <w:tcPr>
            <w:tcW w:w="1137" w:type="dxa"/>
          </w:tcPr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8124FC" w:rsidP="008124FC" w:rsidRDefault="00E14FA0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324.505,34</w:t>
            </w:r>
          </w:p>
        </w:tc>
        <w:tc>
          <w:tcPr>
            <w:tcW w:w="1475" w:type="dxa"/>
          </w:tcPr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260EAE" w:rsidP="008124FC" w:rsidRDefault="00260EAE">
            <w:pPr>
              <w:rPr>
                <w:rFonts w:ascii="Arial" w:hAnsi="Arial" w:cs="Arial"/>
              </w:rPr>
            </w:pPr>
          </w:p>
          <w:p w:rsidRPr="00780E0D" w:rsidR="008124FC" w:rsidP="008124FC" w:rsidRDefault="00E14FA0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  <w:tr w:rsidRPr="00780E0D" w:rsidR="008124FC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103.</w:t>
            </w:r>
          </w:p>
        </w:tc>
        <w:tc>
          <w:tcPr>
            <w:tcW w:w="1869" w:type="dxa"/>
          </w:tcPr>
          <w:p w:rsidRPr="00780E0D" w:rsidR="008124FC" w:rsidP="008124FC" w:rsidRDefault="00F96C2A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WOLT ZAGREB </w:t>
            </w:r>
            <w:r w:rsidRPr="00780E0D" w:rsidR="008124FC">
              <w:rPr>
                <w:rFonts w:ascii="Arial" w:hAnsi="Arial" w:cs="Arial"/>
              </w:rPr>
              <w:t xml:space="preserve">društvo s ograničenom odgovornošću </w:t>
            </w:r>
            <w:r w:rsidRPr="00780E0D" w:rsidR="008124FC">
              <w:rPr>
                <w:rFonts w:ascii="Arial" w:hAnsi="Arial" w:cs="Arial"/>
              </w:rPr>
              <w:lastRenderedPageBreak/>
              <w:t>za usluge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25531986377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F96C2A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Metalčeva 5, </w:t>
            </w:r>
            <w:r w:rsidRPr="00780E0D" w:rsidR="008124FC">
              <w:rPr>
                <w:rFonts w:ascii="Arial" w:hAnsi="Arial" w:cs="Arial"/>
              </w:rPr>
              <w:t>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E14FA0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603,05</w:t>
            </w:r>
          </w:p>
        </w:tc>
        <w:tc>
          <w:tcPr>
            <w:tcW w:w="1137" w:type="dxa"/>
          </w:tcPr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8124FC" w:rsidP="008124FC" w:rsidRDefault="0000685F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00685F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 xml:space="preserve">603,05/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u </w:t>
            </w:r>
            <w:r w:rsidRPr="00780E0D">
              <w:rPr>
                <w:rFonts w:ascii="Arial" w:hAnsi="Arial" w:cs="Arial"/>
              </w:rPr>
              <w:lastRenderedPageBreak/>
              <w:t>cijelosti podmirena prije otvaranja predstečajnog postupka</w:t>
            </w:r>
          </w:p>
        </w:tc>
      </w:tr>
      <w:tr w:rsidRPr="00780E0D" w:rsidR="008124FC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lastRenderedPageBreak/>
              <w:t>104.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Zavod za vještačenje, profesionalnu rehabilitaciju i zapošljavanje osoba s invaliditetom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20502470829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F96C2A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Radnička cesta 1,</w:t>
            </w:r>
            <w:r w:rsidRPr="00780E0D" w:rsidR="008124FC">
              <w:rPr>
                <w:rFonts w:ascii="Arial" w:hAnsi="Arial" w:cs="Arial"/>
              </w:rPr>
              <w:t xml:space="preserve">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 </w:t>
            </w:r>
            <w:r w:rsidRPr="00780E0D" w:rsidR="0000685F">
              <w:rPr>
                <w:rFonts w:ascii="Arial" w:hAnsi="Arial" w:cs="Arial"/>
              </w:rPr>
              <w:t>41.252,55</w:t>
            </w:r>
          </w:p>
        </w:tc>
        <w:tc>
          <w:tcPr>
            <w:tcW w:w="1137" w:type="dxa"/>
          </w:tcPr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8124FC" w:rsidP="008124FC" w:rsidRDefault="0000685F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94701D" w:rsidRDefault="0000685F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41.252,55/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tražbina da je </w:t>
            </w:r>
            <w:r w:rsidRPr="00780E0D" w:rsidR="001E2C8C">
              <w:rPr>
                <w:rFonts w:ascii="Arial" w:hAnsi="Arial" w:cs="Arial"/>
              </w:rPr>
              <w:t xml:space="preserve">greškom </w:t>
            </w:r>
            <w:r w:rsidRPr="00780E0D">
              <w:rPr>
                <w:rFonts w:ascii="Arial" w:hAnsi="Arial" w:cs="Arial"/>
              </w:rPr>
              <w:t>ostala u poslovnim knjigama dužnika</w:t>
            </w:r>
          </w:p>
        </w:tc>
      </w:tr>
      <w:tr w:rsidRPr="00780E0D" w:rsidR="008124FC" w:rsidTr="007E6061">
        <w:trPr>
          <w:trHeight w:val="510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105.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ZAGREBAČKI HOLDING d.o.o.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85584865987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F96C2A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Ulica grada Vukovara 41, Zagreb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00685F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29.633,92</w:t>
            </w:r>
          </w:p>
        </w:tc>
        <w:tc>
          <w:tcPr>
            <w:tcW w:w="1137" w:type="dxa"/>
            <w:vAlign w:val="center"/>
          </w:tcPr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8124FC" w:rsidP="008124FC" w:rsidRDefault="0000685F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16.135,54</w:t>
            </w:r>
          </w:p>
        </w:tc>
        <w:tc>
          <w:tcPr>
            <w:tcW w:w="1475" w:type="dxa"/>
          </w:tcPr>
          <w:p w:rsidRPr="00780E0D" w:rsidR="008124FC" w:rsidP="008124FC" w:rsidRDefault="0000685F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13.498,38/ dužnik/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 xml:space="preserve">osporeni dio tražbine odnosi se na obračunate kamate koje dužnik </w:t>
            </w:r>
            <w:r w:rsidRPr="00780E0D" w:rsidR="00F51C3D">
              <w:rPr>
                <w:rFonts w:ascii="Arial" w:hAnsi="Arial" w:cs="Arial"/>
              </w:rPr>
              <w:t>i povjerenik ne priznaju</w:t>
            </w:r>
          </w:p>
        </w:tc>
      </w:tr>
      <w:tr w:rsidRPr="00780E0D" w:rsidR="008124FC" w:rsidTr="007E6061">
        <w:trPr>
          <w:trHeight w:val="765"/>
        </w:trPr>
        <w:tc>
          <w:tcPr>
            <w:tcW w:w="678" w:type="dxa"/>
            <w:shd w:val="clear" w:color="auto" w:fill="auto"/>
            <w:noWrap/>
            <w:vAlign w:val="center"/>
            <w:hideMark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106.</w:t>
            </w:r>
          </w:p>
        </w:tc>
        <w:tc>
          <w:tcPr>
            <w:tcW w:w="1869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ZAVOD ZA JAVNO ZDRAVSTVO KARLOVAČKE ŽUPANIJE</w:t>
            </w:r>
          </w:p>
        </w:tc>
        <w:tc>
          <w:tcPr>
            <w:tcW w:w="1530" w:type="dxa"/>
            <w:noWrap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89666864899</w:t>
            </w:r>
          </w:p>
        </w:tc>
        <w:tc>
          <w:tcPr>
            <w:tcW w:w="1699" w:type="dxa"/>
            <w:gridSpan w:val="2"/>
          </w:tcPr>
          <w:p w:rsidRPr="00780E0D" w:rsidR="008124FC" w:rsidP="008124FC" w:rsidRDefault="00F51C3D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Dr. Vlatka Mačeka 48, </w:t>
            </w:r>
            <w:r w:rsidRPr="00780E0D" w:rsidR="008124FC">
              <w:rPr>
                <w:rFonts w:ascii="Arial" w:hAnsi="Arial" w:cs="Arial"/>
              </w:rPr>
              <w:t>Karlovac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Pr="00780E0D" w:rsidR="008124FC" w:rsidP="008124FC" w:rsidRDefault="0000685F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225,71</w:t>
            </w:r>
          </w:p>
        </w:tc>
        <w:tc>
          <w:tcPr>
            <w:tcW w:w="1137" w:type="dxa"/>
          </w:tcPr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rPr>
                <w:rFonts w:ascii="Arial" w:hAnsi="Arial" w:cs="Arial"/>
              </w:rPr>
            </w:pPr>
          </w:p>
          <w:p w:rsidRPr="00780E0D" w:rsidR="008124FC" w:rsidP="008124FC" w:rsidRDefault="0000685F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  <w:tc>
          <w:tcPr>
            <w:tcW w:w="1475" w:type="dxa"/>
          </w:tcPr>
          <w:p w:rsidRPr="00780E0D" w:rsidR="008124FC" w:rsidP="008124FC" w:rsidRDefault="0000685F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 xml:space="preserve">225,71/ dužnik / </w:t>
            </w:r>
            <w:r w:rsidRPr="00780E0D" w:rsidR="00F51C3D">
              <w:rPr>
                <w:rFonts w:ascii="Arial" w:hAnsi="Arial" w:cs="Arial"/>
              </w:rPr>
              <w:t xml:space="preserve">povjerenik/ </w:t>
            </w:r>
            <w:r w:rsidRPr="00780E0D">
              <w:rPr>
                <w:rFonts w:ascii="Arial" w:hAnsi="Arial" w:cs="Arial"/>
              </w:rPr>
              <w:t>tražbina u cijelosti podmirena prije otvaranja predstečajnog postupka</w:t>
            </w:r>
          </w:p>
        </w:tc>
      </w:tr>
      <w:tr w:rsidRPr="00780E0D" w:rsidR="008124FC" w:rsidTr="007E6061">
        <w:tblPrEx>
          <w:tblLook w:firstRow="0" w:lastRow="0" w:firstColumn="0" w:lastColumn="0" w:noHBand="0" w:noVBand="0" w:val="0000"/>
        </w:tblPrEx>
        <w:trPr>
          <w:trHeight w:val="392"/>
        </w:trPr>
        <w:tc>
          <w:tcPr>
            <w:tcW w:w="678" w:type="dxa"/>
          </w:tcPr>
          <w:p w:rsidRPr="00780E0D" w:rsidR="008124FC" w:rsidP="008124FC" w:rsidRDefault="008124FC">
            <w:pPr>
              <w:jc w:val="both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107.</w:t>
            </w:r>
          </w:p>
        </w:tc>
        <w:tc>
          <w:tcPr>
            <w:tcW w:w="1869" w:type="dxa"/>
          </w:tcPr>
          <w:p w:rsidRPr="00780E0D" w:rsidR="008124FC" w:rsidP="00F51C3D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IGOR ŽUŽIĆ, vl.</w:t>
            </w:r>
            <w:r w:rsidRPr="00780E0D" w:rsidR="00F51C3D">
              <w:rPr>
                <w:rFonts w:ascii="Arial" w:hAnsi="Arial" w:cs="Arial"/>
              </w:rPr>
              <w:t xml:space="preserve"> p</w:t>
            </w:r>
            <w:r w:rsidRPr="00780E0D">
              <w:rPr>
                <w:rFonts w:ascii="Arial" w:hAnsi="Arial" w:cs="Arial"/>
              </w:rPr>
              <w:t>oljoprivredni obrt GROTA</w:t>
            </w:r>
          </w:p>
        </w:tc>
        <w:tc>
          <w:tcPr>
            <w:tcW w:w="1530" w:type="dxa"/>
          </w:tcPr>
          <w:p w:rsidRPr="00780E0D" w:rsidR="008124FC" w:rsidP="008124FC" w:rsidRDefault="008124FC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88244343804</w:t>
            </w:r>
          </w:p>
        </w:tc>
        <w:tc>
          <w:tcPr>
            <w:tcW w:w="1693" w:type="dxa"/>
          </w:tcPr>
          <w:p w:rsidRPr="00780E0D" w:rsidR="008124FC" w:rsidP="008124FC" w:rsidRDefault="00F96C2A">
            <w:pPr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V. Gortana 14 / Cesta Za Rovinjsko Selo 2/B, Rovinj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:rsidRPr="00780E0D" w:rsidR="008124FC" w:rsidP="008124FC" w:rsidRDefault="0000685F">
            <w:pPr>
              <w:jc w:val="right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2.388,75</w:t>
            </w:r>
          </w:p>
        </w:tc>
        <w:tc>
          <w:tcPr>
            <w:tcW w:w="1137" w:type="dxa"/>
          </w:tcPr>
          <w:p w:rsidRPr="00780E0D" w:rsidR="00F96C2A" w:rsidP="008124FC" w:rsidRDefault="00F96C2A">
            <w:pPr>
              <w:jc w:val="both"/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jc w:val="both"/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jc w:val="both"/>
              <w:rPr>
                <w:rFonts w:ascii="Arial" w:hAnsi="Arial" w:cs="Arial"/>
              </w:rPr>
            </w:pPr>
          </w:p>
          <w:p w:rsidRPr="00780E0D" w:rsidR="008124FC" w:rsidP="008124FC" w:rsidRDefault="0000685F">
            <w:pPr>
              <w:jc w:val="both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2.388,75</w:t>
            </w:r>
          </w:p>
        </w:tc>
        <w:tc>
          <w:tcPr>
            <w:tcW w:w="1475" w:type="dxa"/>
          </w:tcPr>
          <w:p w:rsidRPr="00780E0D" w:rsidR="00F96C2A" w:rsidP="008124FC" w:rsidRDefault="00F96C2A">
            <w:pPr>
              <w:jc w:val="both"/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jc w:val="both"/>
              <w:rPr>
                <w:rFonts w:ascii="Arial" w:hAnsi="Arial" w:cs="Arial"/>
              </w:rPr>
            </w:pPr>
          </w:p>
          <w:p w:rsidRPr="00780E0D" w:rsidR="00F96C2A" w:rsidP="008124FC" w:rsidRDefault="00F96C2A">
            <w:pPr>
              <w:jc w:val="both"/>
              <w:rPr>
                <w:rFonts w:ascii="Arial" w:hAnsi="Arial" w:cs="Arial"/>
              </w:rPr>
            </w:pPr>
          </w:p>
          <w:p w:rsidRPr="00780E0D" w:rsidR="008124FC" w:rsidP="008124FC" w:rsidRDefault="0000685F">
            <w:pPr>
              <w:jc w:val="both"/>
              <w:rPr>
                <w:rFonts w:ascii="Arial" w:hAnsi="Arial" w:cs="Arial"/>
              </w:rPr>
            </w:pPr>
            <w:r w:rsidRPr="00780E0D">
              <w:rPr>
                <w:rFonts w:ascii="Arial" w:hAnsi="Arial" w:cs="Arial"/>
              </w:rPr>
              <w:t>0,00</w:t>
            </w:r>
          </w:p>
        </w:tc>
      </w:tr>
    </w:tbl>
    <w:p w:rsidR="00130E9B" w:rsidP="00B15FEB" w:rsidRDefault="00130E9B">
      <w:pPr>
        <w:jc w:val="both"/>
        <w:rPr>
          <w:rFonts w:ascii="Arial" w:hAnsi="Arial" w:cs="Arial"/>
        </w:rPr>
      </w:pPr>
    </w:p>
    <w:p w:rsidRPr="00BC3852" w:rsidR="00995692" w:rsidP="00B15FEB" w:rsidRDefault="00995692">
      <w:pPr>
        <w:jc w:val="both"/>
        <w:rPr>
          <w:rFonts w:ascii="Arial" w:hAnsi="Arial" w:cs="Arial"/>
        </w:rPr>
      </w:pPr>
    </w:p>
    <w:p w:rsidRPr="00BC3852" w:rsidR="00F73F38" w:rsidP="00F73F38" w:rsidRDefault="00F73F38">
      <w:pPr>
        <w:jc w:val="both"/>
        <w:rPr>
          <w:rFonts w:ascii="Arial" w:hAnsi="Arial" w:cs="Arial"/>
        </w:rPr>
      </w:pPr>
      <w:r w:rsidRPr="00BC3852">
        <w:rPr>
          <w:rFonts w:ascii="Arial" w:hAnsi="Arial" w:cs="Arial"/>
        </w:rPr>
        <w:t>Sukladno odredbi čl. 46. st. 4. Stečajnog zakona raspravit će se ospore</w:t>
      </w:r>
      <w:r w:rsidR="00DE11B1">
        <w:rPr>
          <w:rFonts w:ascii="Arial" w:hAnsi="Arial" w:cs="Arial"/>
        </w:rPr>
        <w:t>ne tražbine od strane d</w:t>
      </w:r>
      <w:r w:rsidR="00CF2307">
        <w:rPr>
          <w:rFonts w:ascii="Arial" w:hAnsi="Arial" w:cs="Arial"/>
        </w:rPr>
        <w:t xml:space="preserve">užnika i </w:t>
      </w:r>
      <w:r w:rsidRPr="00BC3852">
        <w:rPr>
          <w:rFonts w:ascii="Arial" w:hAnsi="Arial" w:cs="Arial"/>
        </w:rPr>
        <w:t>povjerenika</w:t>
      </w:r>
      <w:r w:rsidR="00CF2307">
        <w:rPr>
          <w:rFonts w:ascii="Arial" w:hAnsi="Arial" w:cs="Arial"/>
        </w:rPr>
        <w:t>.</w:t>
      </w:r>
    </w:p>
    <w:p w:rsidRPr="00BC3852" w:rsidR="00F73F38" w:rsidP="00F73F38" w:rsidRDefault="00F73F38">
      <w:pPr>
        <w:jc w:val="both"/>
        <w:rPr>
          <w:rFonts w:ascii="Arial" w:hAnsi="Arial" w:cs="Arial"/>
        </w:rPr>
      </w:pPr>
    </w:p>
    <w:p w:rsidR="00E21C9C" w:rsidP="00F73F38" w:rsidRDefault="00F73F38">
      <w:pPr>
        <w:jc w:val="both"/>
        <w:rPr>
          <w:rFonts w:ascii="Arial" w:hAnsi="Arial" w:cs="Arial"/>
        </w:rPr>
      </w:pPr>
      <w:r w:rsidRPr="00BC3852">
        <w:rPr>
          <w:rFonts w:ascii="Arial" w:hAnsi="Arial" w:cs="Arial"/>
        </w:rPr>
        <w:t>Vjerovnici osporenih tražbina i djelomično osporenih tražbina pozivaju se da otklone osporavanje.</w:t>
      </w:r>
      <w:r w:rsidR="00E21C9C">
        <w:rPr>
          <w:rFonts w:ascii="Arial" w:hAnsi="Arial" w:cs="Arial"/>
        </w:rPr>
        <w:t xml:space="preserve"> </w:t>
      </w:r>
    </w:p>
    <w:p w:rsidR="001E2C8C" w:rsidP="00F73F38" w:rsidRDefault="001E2C8C">
      <w:pPr>
        <w:jc w:val="both"/>
        <w:rPr>
          <w:rFonts w:ascii="Arial" w:hAnsi="Arial" w:cs="Arial"/>
        </w:rPr>
      </w:pPr>
    </w:p>
    <w:p w:rsidR="001E2C8C" w:rsidP="001E2C8C" w:rsidRDefault="00231E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="001E2C8C">
        <w:rPr>
          <w:rFonts w:ascii="Arial" w:hAnsi="Arial" w:cs="Arial"/>
          <w:b/>
        </w:rPr>
        <w:t>ERSTE &amp; STEIERMARKISCHE Bank d.d., Rijeka</w:t>
      </w:r>
      <w:r w:rsidR="001E2C8C">
        <w:rPr>
          <w:rFonts w:ascii="Arial" w:hAnsi="Arial" w:cs="Arial"/>
        </w:rPr>
        <w:t xml:space="preserve"> poziva se da otkloni djelomično osporavanje svoje tražbine u iznosu  36.312,01 kn, a koji iznos je osporen od strane dužnika i povjerenika jer da je navedeni iznos podmiren. </w:t>
      </w:r>
    </w:p>
    <w:p w:rsidR="001E2C8C" w:rsidP="001E2C8C" w:rsidRDefault="001E2C8C">
      <w:pPr>
        <w:jc w:val="both"/>
        <w:rPr>
          <w:rFonts w:ascii="Arial" w:hAnsi="Arial" w:cs="Arial"/>
        </w:rPr>
      </w:pPr>
    </w:p>
    <w:p w:rsidR="001E2C8C" w:rsidP="001E2C8C" w:rsidRDefault="001E2C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Zamjenica punomoćnika vjerovnika </w:t>
      </w:r>
      <w:r>
        <w:rPr>
          <w:rFonts w:ascii="Arial" w:hAnsi="Arial" w:cs="Arial"/>
          <w:b/>
        </w:rPr>
        <w:t>ERSTE &amp; STEIERMARKISCHE Bank d.d., Rijeka</w:t>
      </w:r>
      <w:r>
        <w:rPr>
          <w:rFonts w:ascii="Arial" w:hAnsi="Arial" w:cs="Arial"/>
        </w:rPr>
        <w:t xml:space="preserve"> u odnosu na osporeni dio pojavljene tražbine u iznosu od 36.312,01 kn navodi</w:t>
      </w:r>
      <w:r w:rsidR="00231EDC">
        <w:rPr>
          <w:rFonts w:ascii="Arial" w:hAnsi="Arial" w:cs="Arial"/>
        </w:rPr>
        <w:t xml:space="preserve"> kako je točno da je tražbina djelomično podmirena upravo u osporenom dijelu od 36.312,01 kn te je vjerovnik suglasan s osporavanjem od strane povjerenika i dužnika te ovim putem povlači </w:t>
      </w:r>
      <w:r w:rsidR="00231EDC">
        <w:rPr>
          <w:rFonts w:ascii="Arial" w:hAnsi="Arial" w:cs="Arial"/>
        </w:rPr>
        <w:lastRenderedPageBreak/>
        <w:t xml:space="preserve">prijavljenu tražbinu u osporenom dijelu. I dalje se ostaje u cijelosti kod prijavljene tražbine umanjene za osporeni dio, a koja sada iznosi 293.295,94 kn. </w:t>
      </w:r>
    </w:p>
    <w:p w:rsidR="00231EDC" w:rsidP="001E2C8C" w:rsidRDefault="00231EDC">
      <w:pPr>
        <w:jc w:val="both"/>
        <w:rPr>
          <w:rFonts w:ascii="Arial" w:hAnsi="Arial" w:cs="Arial"/>
        </w:rPr>
      </w:pPr>
    </w:p>
    <w:p w:rsidR="001E2C8C" w:rsidP="001E2C8C" w:rsidRDefault="00231E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Punomoćnica dužnika i povjerenik suglasni su s navodima punomoćnice vjerovnika </w:t>
      </w:r>
      <w:r>
        <w:rPr>
          <w:rFonts w:ascii="Arial" w:hAnsi="Arial" w:cs="Arial"/>
          <w:b/>
        </w:rPr>
        <w:t xml:space="preserve">ERSTE &amp; STEIERMARKISCHE Bank d.d., Rijeka </w:t>
      </w:r>
      <w:r>
        <w:rPr>
          <w:rFonts w:ascii="Arial" w:hAnsi="Arial" w:cs="Arial"/>
        </w:rPr>
        <w:t>sa današnjeg ročišta, slijedom čega proizlazi da je o</w:t>
      </w:r>
      <w:r w:rsidRPr="00BC3852" w:rsidR="001E2C8C">
        <w:rPr>
          <w:rFonts w:ascii="Arial" w:hAnsi="Arial" w:cs="Arial"/>
        </w:rPr>
        <w:t>sporavanje</w:t>
      </w:r>
      <w:r>
        <w:rPr>
          <w:rFonts w:ascii="Arial" w:hAnsi="Arial" w:cs="Arial"/>
        </w:rPr>
        <w:t xml:space="preserve"> dijela tražbine ovog vjerovnika </w:t>
      </w:r>
      <w:r w:rsidRPr="00BC3852" w:rsidR="001E2C8C">
        <w:rPr>
          <w:rFonts w:ascii="Arial" w:hAnsi="Arial" w:cs="Arial"/>
        </w:rPr>
        <w:t>otklonjeno</w:t>
      </w:r>
      <w:r w:rsidR="001E2C8C">
        <w:rPr>
          <w:rFonts w:ascii="Arial" w:hAnsi="Arial" w:cs="Arial"/>
        </w:rPr>
        <w:t>.</w:t>
      </w:r>
    </w:p>
    <w:p w:rsidR="007E6061" w:rsidP="00F73F38" w:rsidRDefault="007E6061">
      <w:pPr>
        <w:jc w:val="both"/>
        <w:rPr>
          <w:rFonts w:ascii="Arial" w:hAnsi="Arial" w:cs="Arial"/>
        </w:rPr>
      </w:pPr>
    </w:p>
    <w:p w:rsidR="00231EDC" w:rsidP="00F73F38" w:rsidRDefault="00231E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Povjerenik prethodno ističe da je prihvatio stanje u poslovnim knjigama dužnika odnosno izjašnjavanje knjigovođe dužnika uz napomenu da nije sasvim bila uredu dokumentacija, tj. da nije bila sasvim sređena. Međutim, </w:t>
      </w:r>
      <w:r w:rsidR="00DC1F16">
        <w:rPr>
          <w:rFonts w:ascii="Arial" w:hAnsi="Arial" w:cs="Arial"/>
        </w:rPr>
        <w:t>sa punim povjerenjem isti da je prihvatio navode knjigovođe da ''ono što je plaćeno je plaćeno'' i to prije podnošenja prijedloga za otvaranje predstečajnog postupka.</w:t>
      </w:r>
    </w:p>
    <w:p w:rsidR="00231EDC" w:rsidP="00F73F38" w:rsidRDefault="00231EDC">
      <w:pPr>
        <w:jc w:val="both"/>
        <w:rPr>
          <w:rFonts w:ascii="Arial" w:hAnsi="Arial" w:cs="Arial"/>
        </w:rPr>
      </w:pPr>
    </w:p>
    <w:p w:rsidR="001E2C8C" w:rsidP="001E2C8C" w:rsidRDefault="001E2C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EA108E">
        <w:rPr>
          <w:rFonts w:ascii="Arial" w:hAnsi="Arial" w:cs="Arial"/>
          <w:b/>
        </w:rPr>
        <w:t>vjerovnik</w:t>
      </w:r>
      <w:r>
        <w:rPr>
          <w:rFonts w:ascii="Arial" w:hAnsi="Arial" w:cs="Arial"/>
          <w:b/>
        </w:rPr>
        <w:t xml:space="preserve"> </w:t>
      </w:r>
      <w:r w:rsidRPr="007E6061">
        <w:rPr>
          <w:rFonts w:ascii="Arial" w:hAnsi="Arial" w:cs="Arial"/>
          <w:b/>
        </w:rPr>
        <w:t>A1 Hrvatska d.o.o., Zagreb</w:t>
      </w:r>
      <w:r>
        <w:rPr>
          <w:rFonts w:ascii="Arial" w:hAnsi="Arial" w:cs="Arial"/>
        </w:rPr>
        <w:t>, čija tražbina je osporena u cijelosti u iznosu od 467,34 kn od strane dužnika i povjerenika, nije pristupio na današnje ročište. Dužnik i povjerenik ustraju kod osporavanja tražbine ovog vjerovnika u cijelosti jer da je navedena tražbina greškom ostala u poslovnim knjigama dužnika.</w:t>
      </w:r>
    </w:p>
    <w:p w:rsidR="001E2C8C" w:rsidP="001E2C8C" w:rsidRDefault="001E2C8C">
      <w:pPr>
        <w:jc w:val="both"/>
        <w:rPr>
          <w:rFonts w:ascii="Arial" w:hAnsi="Arial" w:cs="Arial"/>
        </w:rPr>
      </w:pPr>
    </w:p>
    <w:p w:rsidR="001E2C8C" w:rsidP="001E2C8C" w:rsidRDefault="001E2C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</w:t>
      </w:r>
      <w:r w:rsidRPr="001E2C8C">
        <w:rPr>
          <w:rFonts w:ascii="Arial" w:hAnsi="Arial" w:cs="Arial"/>
          <w:b/>
        </w:rPr>
        <w:t xml:space="preserve"> </w:t>
      </w:r>
      <w:r w:rsidRPr="001E2C8C">
        <w:rPr>
          <w:rFonts w:ascii="Arial" w:hAnsi="Arial" w:cs="Arial"/>
        </w:rPr>
        <w:t>A1 Hrvatska d.o.o., Zagreb</w:t>
      </w:r>
      <w:r>
        <w:rPr>
          <w:rFonts w:ascii="Arial" w:hAnsi="Arial" w:cs="Arial"/>
        </w:rPr>
        <w:t xml:space="preserve">, nema ovršnu ispravu za prijavljenu tražbinu. </w:t>
      </w:r>
    </w:p>
    <w:p w:rsidR="001E2C8C" w:rsidP="001E2C8C" w:rsidRDefault="001E2C8C">
      <w:pPr>
        <w:jc w:val="both"/>
        <w:rPr>
          <w:rFonts w:ascii="Arial" w:hAnsi="Arial" w:cs="Arial"/>
        </w:rPr>
      </w:pPr>
    </w:p>
    <w:p w:rsidR="001E2C8C" w:rsidP="001E2C8C" w:rsidRDefault="001E2C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1E2C8C" w:rsidP="00F73F38" w:rsidRDefault="001E2C8C">
      <w:pPr>
        <w:jc w:val="both"/>
        <w:rPr>
          <w:rFonts w:ascii="Arial" w:hAnsi="Arial" w:cs="Arial"/>
        </w:rPr>
      </w:pPr>
    </w:p>
    <w:p w:rsidR="002842B1" w:rsidP="00B0345C" w:rsidRDefault="00B034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EA108E">
        <w:rPr>
          <w:rFonts w:ascii="Arial" w:hAnsi="Arial" w:cs="Arial"/>
          <w:b/>
        </w:rPr>
        <w:t xml:space="preserve">vjerovnik </w:t>
      </w:r>
      <w:r w:rsidR="002842B1">
        <w:rPr>
          <w:rFonts w:ascii="Arial" w:hAnsi="Arial" w:cs="Arial"/>
          <w:b/>
        </w:rPr>
        <w:t>ACROBAT D&amp;M d.o.o., Zagreb</w:t>
      </w:r>
      <w:r>
        <w:rPr>
          <w:rFonts w:ascii="Arial" w:hAnsi="Arial" w:cs="Arial"/>
        </w:rPr>
        <w:t xml:space="preserve">, čija tražbina je osporena u cijelosti </w:t>
      </w:r>
      <w:r w:rsidR="008B15B9">
        <w:rPr>
          <w:rFonts w:ascii="Arial" w:hAnsi="Arial" w:cs="Arial"/>
        </w:rPr>
        <w:t xml:space="preserve">u iznosu od </w:t>
      </w:r>
      <w:r w:rsidR="002842B1">
        <w:rPr>
          <w:rFonts w:ascii="Arial" w:hAnsi="Arial" w:cs="Arial"/>
        </w:rPr>
        <w:t>335,61</w:t>
      </w:r>
      <w:r w:rsidR="008B15B9">
        <w:rPr>
          <w:rFonts w:ascii="Arial" w:hAnsi="Arial" w:cs="Arial"/>
        </w:rPr>
        <w:t xml:space="preserve"> kn </w:t>
      </w:r>
      <w:r>
        <w:rPr>
          <w:rFonts w:ascii="Arial" w:hAnsi="Arial" w:cs="Arial"/>
        </w:rPr>
        <w:t xml:space="preserve">od strane </w:t>
      </w:r>
      <w:r w:rsidR="002842B1">
        <w:rPr>
          <w:rFonts w:ascii="Arial" w:hAnsi="Arial" w:cs="Arial"/>
        </w:rPr>
        <w:t>dužnika i povjerenika,</w:t>
      </w:r>
      <w:r>
        <w:rPr>
          <w:rFonts w:ascii="Arial" w:hAnsi="Arial" w:cs="Arial"/>
        </w:rPr>
        <w:t xml:space="preserve"> nije</w:t>
      </w:r>
      <w:r w:rsidR="002842B1">
        <w:rPr>
          <w:rFonts w:ascii="Arial" w:hAnsi="Arial" w:cs="Arial"/>
        </w:rPr>
        <w:t xml:space="preserve"> pristupio na današnje ročište. Dužnik i povjerenik ustraju kod osporavanja tražbine ovog vjerovnika u cijelosti jer da je nave</w:t>
      </w:r>
      <w:r w:rsidR="00283591">
        <w:rPr>
          <w:rFonts w:ascii="Arial" w:hAnsi="Arial" w:cs="Arial"/>
        </w:rPr>
        <w:t>dena tražbina greškom</w:t>
      </w:r>
      <w:r w:rsidR="002842B1">
        <w:rPr>
          <w:rFonts w:ascii="Arial" w:hAnsi="Arial" w:cs="Arial"/>
        </w:rPr>
        <w:t xml:space="preserve"> ostala u poslovnim knjigama dužnika.</w:t>
      </w:r>
    </w:p>
    <w:p w:rsidR="002842B1" w:rsidP="00B0345C" w:rsidRDefault="002842B1">
      <w:pPr>
        <w:jc w:val="both"/>
        <w:rPr>
          <w:rFonts w:ascii="Arial" w:hAnsi="Arial" w:cs="Arial"/>
        </w:rPr>
      </w:pPr>
    </w:p>
    <w:p w:rsidR="00B0345C" w:rsidP="00B0345C" w:rsidRDefault="00EA10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</w:t>
      </w:r>
      <w:r w:rsidR="002842B1">
        <w:rPr>
          <w:rFonts w:ascii="Arial" w:hAnsi="Arial" w:cs="Arial"/>
        </w:rPr>
        <w:t xml:space="preserve"> </w:t>
      </w:r>
      <w:r w:rsidRPr="002842B1" w:rsidR="002842B1">
        <w:rPr>
          <w:rFonts w:ascii="Arial" w:hAnsi="Arial" w:cs="Arial"/>
        </w:rPr>
        <w:t>ACROBAT D&amp;M d.o.o., Zagreb</w:t>
      </w:r>
      <w:r>
        <w:rPr>
          <w:rFonts w:ascii="Arial" w:hAnsi="Arial" w:cs="Arial"/>
        </w:rPr>
        <w:t>, ne</w:t>
      </w:r>
      <w:r w:rsidR="002842B1">
        <w:rPr>
          <w:rFonts w:ascii="Arial" w:hAnsi="Arial" w:cs="Arial"/>
        </w:rPr>
        <w:t>ma</w:t>
      </w:r>
      <w:r>
        <w:rPr>
          <w:rFonts w:ascii="Arial" w:hAnsi="Arial" w:cs="Arial"/>
        </w:rPr>
        <w:t xml:space="preserve"> ovršnu ispravu za prijavljenu tražbinu. </w:t>
      </w:r>
    </w:p>
    <w:p w:rsidR="00EA108E" w:rsidP="00B0345C" w:rsidRDefault="00EA108E">
      <w:pPr>
        <w:jc w:val="both"/>
        <w:rPr>
          <w:rFonts w:ascii="Arial" w:hAnsi="Arial" w:cs="Arial"/>
        </w:rPr>
      </w:pPr>
    </w:p>
    <w:p w:rsidR="00EA108E" w:rsidP="00B0345C" w:rsidRDefault="00EA10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E21C9C" w:rsidP="00F73F38" w:rsidRDefault="00E21C9C">
      <w:pPr>
        <w:jc w:val="both"/>
        <w:rPr>
          <w:rFonts w:ascii="Arial" w:hAnsi="Arial" w:cs="Arial"/>
        </w:rPr>
      </w:pPr>
    </w:p>
    <w:p w:rsidR="002842B1" w:rsidP="002842B1" w:rsidRDefault="00EA10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 w:rsidR="002842B1">
        <w:rPr>
          <w:rFonts w:ascii="Arial" w:hAnsi="Arial" w:cs="Arial"/>
          <w:b/>
        </w:rPr>
        <w:t>AGRI SADIMENTO j.d.o.o., Zagreb</w:t>
      </w:r>
      <w:r>
        <w:rPr>
          <w:rFonts w:ascii="Arial" w:hAnsi="Arial" w:cs="Arial"/>
        </w:rPr>
        <w:t xml:space="preserve"> </w:t>
      </w:r>
      <w:r w:rsidR="002842B1">
        <w:rPr>
          <w:rFonts w:ascii="Arial" w:hAnsi="Arial" w:cs="Arial"/>
        </w:rPr>
        <w:t xml:space="preserve">čija tražbina je osporena u cijelosti u iznosu od 637,50 kn od strane dužnika i povjerenika, nije pristupio na današnje ročište. Dužnik i povjerenik ustraju kod osporavanja tražbine ovog vjerovnika u cijelosti jer </w:t>
      </w:r>
      <w:r w:rsidR="00283591">
        <w:rPr>
          <w:rFonts w:ascii="Arial" w:hAnsi="Arial" w:cs="Arial"/>
        </w:rPr>
        <w:t>da je navedena tražbina greškom</w:t>
      </w:r>
      <w:r w:rsidR="002842B1">
        <w:rPr>
          <w:rFonts w:ascii="Arial" w:hAnsi="Arial" w:cs="Arial"/>
        </w:rPr>
        <w:t xml:space="preserve"> ostala u poslovnim knjigama dužnika.</w:t>
      </w:r>
    </w:p>
    <w:p w:rsidR="002842B1" w:rsidP="002842B1" w:rsidRDefault="002842B1">
      <w:pPr>
        <w:jc w:val="both"/>
        <w:rPr>
          <w:rFonts w:ascii="Arial" w:hAnsi="Arial" w:cs="Arial"/>
        </w:rPr>
      </w:pPr>
    </w:p>
    <w:p w:rsidR="002842B1" w:rsidP="002842B1" w:rsidRDefault="002842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2842B1">
        <w:rPr>
          <w:rFonts w:ascii="Arial" w:hAnsi="Arial" w:cs="Arial"/>
        </w:rPr>
        <w:t>AGRI SADIMENTO j.d.o.o., Zagreb</w:t>
      </w:r>
      <w:r>
        <w:rPr>
          <w:rFonts w:ascii="Arial" w:hAnsi="Arial" w:cs="Arial"/>
        </w:rPr>
        <w:t xml:space="preserve">, nema ovršnu ispravu za prijavljenu tražbinu. </w:t>
      </w:r>
    </w:p>
    <w:p w:rsidR="002842B1" w:rsidP="002842B1" w:rsidRDefault="002842B1">
      <w:pPr>
        <w:jc w:val="both"/>
        <w:rPr>
          <w:rFonts w:ascii="Arial" w:hAnsi="Arial" w:cs="Arial"/>
        </w:rPr>
      </w:pPr>
    </w:p>
    <w:p w:rsidR="002842B1" w:rsidP="002842B1" w:rsidRDefault="002842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EA108E" w:rsidP="00F73F38" w:rsidRDefault="00EA108E">
      <w:pPr>
        <w:jc w:val="both"/>
        <w:rPr>
          <w:rFonts w:ascii="Arial" w:hAnsi="Arial" w:cs="Arial"/>
        </w:rPr>
      </w:pPr>
    </w:p>
    <w:p w:rsidR="002842B1" w:rsidP="002842B1" w:rsidRDefault="002842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ALARM d.o.o., Samobor</w:t>
      </w:r>
      <w:r>
        <w:rPr>
          <w:rFonts w:ascii="Arial" w:hAnsi="Arial" w:cs="Arial"/>
        </w:rPr>
        <w:t xml:space="preserve"> čija tražbina je osporena u cijelosti u iznosu od 280,00 kn od strane dužnika i povjerenika, nije pristupio na današnje ročište. Dužnik i povjerenik ustraju kod osporavanja tražbine ovog vjerovnika u cijelosti jer </w:t>
      </w:r>
      <w:r w:rsidR="00283591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2842B1" w:rsidP="002842B1" w:rsidRDefault="002842B1">
      <w:pPr>
        <w:jc w:val="both"/>
        <w:rPr>
          <w:rFonts w:ascii="Arial" w:hAnsi="Arial" w:cs="Arial"/>
        </w:rPr>
      </w:pPr>
    </w:p>
    <w:p w:rsidR="002842B1" w:rsidP="002842B1" w:rsidRDefault="002842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2842B1">
        <w:rPr>
          <w:rFonts w:ascii="Arial" w:hAnsi="Arial" w:cs="Arial"/>
        </w:rPr>
        <w:t>ALARM d.o.o., Samobor</w:t>
      </w:r>
      <w:r>
        <w:rPr>
          <w:rFonts w:ascii="Arial" w:hAnsi="Arial" w:cs="Arial"/>
        </w:rPr>
        <w:t xml:space="preserve">, nema ovršnu ispravu za prijavljenu tražbinu. </w:t>
      </w:r>
    </w:p>
    <w:p w:rsidR="002842B1" w:rsidP="002842B1" w:rsidRDefault="002842B1">
      <w:pPr>
        <w:jc w:val="both"/>
        <w:rPr>
          <w:rFonts w:ascii="Arial" w:hAnsi="Arial" w:cs="Arial"/>
        </w:rPr>
      </w:pPr>
    </w:p>
    <w:p w:rsidR="002842B1" w:rsidP="002842B1" w:rsidRDefault="002842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2842B1" w:rsidP="002842B1" w:rsidRDefault="002842B1">
      <w:pPr>
        <w:jc w:val="both"/>
        <w:rPr>
          <w:rFonts w:ascii="Arial" w:hAnsi="Arial" w:cs="Arial"/>
        </w:rPr>
      </w:pPr>
    </w:p>
    <w:p w:rsidR="002842B1" w:rsidP="002842B1" w:rsidRDefault="002842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RICO LIONEL SENANMI AMOUSSOUHOU I, vl. Ecolo, obrt za usluge, Zagreb</w:t>
      </w:r>
      <w:r>
        <w:rPr>
          <w:rFonts w:ascii="Arial" w:hAnsi="Arial" w:cs="Arial"/>
        </w:rPr>
        <w:t xml:space="preserve"> čija tražbina je osporena u cijelosti u iznosu od 1.060,62 kn od strane dužnika i povjerenika, nije pristupio na današnje ročište. Dužnik i povjerenik ustraju kod osporavanja tražbine ovog vjerovnika u cijelosti jer </w:t>
      </w:r>
      <w:r w:rsidR="00283591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2842B1" w:rsidP="002842B1" w:rsidRDefault="002842B1">
      <w:pPr>
        <w:jc w:val="both"/>
        <w:rPr>
          <w:rFonts w:ascii="Arial" w:hAnsi="Arial" w:cs="Arial"/>
        </w:rPr>
      </w:pPr>
    </w:p>
    <w:p w:rsidR="002842B1" w:rsidP="002842B1" w:rsidRDefault="002842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2842B1">
        <w:rPr>
          <w:rFonts w:ascii="Arial" w:hAnsi="Arial" w:cs="Arial"/>
        </w:rPr>
        <w:t>RICO LIONEL SENANMI AMOUSSOUHOU I, vl. Ecolo, obrt za usluge, Zagreb,</w:t>
      </w:r>
      <w:r>
        <w:rPr>
          <w:rFonts w:ascii="Arial" w:hAnsi="Arial" w:cs="Arial"/>
        </w:rPr>
        <w:t xml:space="preserve"> nema ovršnu ispravu za prijavljenu tražbinu. </w:t>
      </w:r>
    </w:p>
    <w:p w:rsidR="002842B1" w:rsidP="002842B1" w:rsidRDefault="002842B1">
      <w:pPr>
        <w:jc w:val="both"/>
        <w:rPr>
          <w:rFonts w:ascii="Arial" w:hAnsi="Arial" w:cs="Arial"/>
        </w:rPr>
      </w:pPr>
    </w:p>
    <w:p w:rsidR="002842B1" w:rsidP="002842B1" w:rsidRDefault="002842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2842B1" w:rsidP="002842B1" w:rsidRDefault="002842B1">
      <w:pPr>
        <w:jc w:val="both"/>
        <w:rPr>
          <w:rFonts w:ascii="Arial" w:hAnsi="Arial" w:cs="Arial"/>
        </w:rPr>
      </w:pPr>
    </w:p>
    <w:p w:rsidR="002842B1" w:rsidP="002842B1" w:rsidRDefault="002842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 w:rsidR="003647EC">
        <w:rPr>
          <w:rFonts w:ascii="Arial" w:hAnsi="Arial" w:cs="Arial"/>
          <w:b/>
        </w:rPr>
        <w:t>APT-servis d.o.o. za usluge, Zagreb</w:t>
      </w:r>
      <w:r>
        <w:rPr>
          <w:rFonts w:ascii="Arial" w:hAnsi="Arial" w:cs="Arial"/>
        </w:rPr>
        <w:t xml:space="preserve"> čija tražbina je osporena u cijelosti u iznosu od </w:t>
      </w:r>
      <w:r w:rsidR="003647EC">
        <w:rPr>
          <w:rFonts w:ascii="Arial" w:hAnsi="Arial" w:cs="Arial"/>
        </w:rPr>
        <w:t>560,00</w:t>
      </w:r>
      <w:r>
        <w:rPr>
          <w:rFonts w:ascii="Arial" w:hAnsi="Arial" w:cs="Arial"/>
        </w:rPr>
        <w:t xml:space="preserve"> kn od strane dužnika i povjerenika, nije pristupio na današnje ročište. Dužnik i povjerenik ustraju kod osporavanja tražbine ovog vjerovnika u cijelosti jer </w:t>
      </w:r>
      <w:r w:rsidR="00283591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2842B1" w:rsidP="002842B1" w:rsidRDefault="002842B1">
      <w:pPr>
        <w:jc w:val="both"/>
        <w:rPr>
          <w:rFonts w:ascii="Arial" w:hAnsi="Arial" w:cs="Arial"/>
        </w:rPr>
      </w:pPr>
    </w:p>
    <w:p w:rsidR="002842B1" w:rsidP="002842B1" w:rsidRDefault="002842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3647EC" w:rsidR="003647EC">
        <w:rPr>
          <w:rFonts w:ascii="Arial" w:hAnsi="Arial" w:cs="Arial"/>
        </w:rPr>
        <w:t>APT-servis d.o.o. za usluge, Zagreb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2842B1" w:rsidP="002842B1" w:rsidRDefault="002842B1">
      <w:pPr>
        <w:jc w:val="both"/>
        <w:rPr>
          <w:rFonts w:ascii="Arial" w:hAnsi="Arial" w:cs="Arial"/>
        </w:rPr>
      </w:pPr>
    </w:p>
    <w:p w:rsidR="002842B1" w:rsidP="002842B1" w:rsidRDefault="002842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2842B1" w:rsidP="002842B1" w:rsidRDefault="002842B1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ATLANTIC TRADE d.o.o., Zagreb</w:t>
      </w:r>
      <w:r>
        <w:rPr>
          <w:rFonts w:ascii="Arial" w:hAnsi="Arial" w:cs="Arial"/>
        </w:rPr>
        <w:t xml:space="preserve"> čija tražbina je osporena u cijelosti u iznosu od 10.409,98 kn od strane dužnika i povjerenika, nije pristupio na današnje ročište. Dužnik i povjerenik ustraju kod osporavanja tražbine ovog vjerovnika u cijelosti jer </w:t>
      </w:r>
      <w:r w:rsidR="00283591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3647EC">
        <w:rPr>
          <w:rFonts w:ascii="Arial" w:hAnsi="Arial" w:cs="Arial"/>
        </w:rPr>
        <w:t>ATLANTIC TRADE d.o.o., Zagreb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BIOKOZMETIKA d.o.o., Zagreb</w:t>
      </w:r>
      <w:r>
        <w:rPr>
          <w:rFonts w:ascii="Arial" w:hAnsi="Arial" w:cs="Arial"/>
        </w:rPr>
        <w:t xml:space="preserve"> čija tražbina je osporena u cijelosti u iznosu od 1.764,01 kn od strane dužnika i povjerenika, nije pristupio na današnje ročište. Dužnik i povjerenik ustraju kod osporavanja tražbine ovog vjerovnika u cijelosti jer da je navedena tražbina podmirena u cijelosti prije </w:t>
      </w:r>
      <w:r w:rsidR="00DC1F16">
        <w:rPr>
          <w:rFonts w:ascii="Arial" w:hAnsi="Arial" w:cs="Arial"/>
        </w:rPr>
        <w:t xml:space="preserve">podnošenja prijedloga za otvaranje predstečajnog postupka. </w:t>
      </w:r>
    </w:p>
    <w:p w:rsidR="00DC1F16" w:rsidP="003647EC" w:rsidRDefault="00DC1F16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3647EC">
        <w:rPr>
          <w:rFonts w:ascii="Arial" w:hAnsi="Arial" w:cs="Arial"/>
        </w:rPr>
        <w:t>BIOKOZMETIKA d.o.o., Zagreb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DAVOR BLAGUŠKI, vl. "VIRTUS DIZAJN" dizajn, programiranje i intelektualne usluge, Donji Dragonožec</w:t>
      </w:r>
      <w:r>
        <w:rPr>
          <w:rFonts w:ascii="Arial" w:hAnsi="Arial" w:cs="Arial"/>
        </w:rPr>
        <w:t xml:space="preserve"> čija tražbina je osporena u cijelosti u iznosu od 8.500,00 kn od strane dužnika i povjerenika, nije pristupio na današnje ročište. Dužnik i povjerenik ustraju kod osporavanja tražbine ovog vjerovnika u cijelosti jer </w:t>
      </w:r>
      <w:r w:rsidR="00283591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3647EC">
        <w:rPr>
          <w:rFonts w:ascii="Arial" w:hAnsi="Arial" w:cs="Arial"/>
        </w:rPr>
        <w:t>DAVOR BLAGUŠKI, vl. "VIRTUS DIZAJN" dizajn, programiranje i intelektualne usluge, Donji Dragonožec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DC1F16" w:rsidP="00DC1F16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BREADCLUB d.o.o., Zagreb</w:t>
      </w:r>
      <w:r>
        <w:rPr>
          <w:rFonts w:ascii="Arial" w:hAnsi="Arial" w:cs="Arial"/>
        </w:rPr>
        <w:t xml:space="preserve"> čija tražbina je osporena u cijelosti u iznosu od 63,00 kn od strane dužnika i povjerenika, nije pristupio na današnje ročište. Dužnik i povjerenik ustraju kod osporavanja tražbine ovog vjerovnika u cijelosti jer da je navedena tražbina podmirena u cijelosti </w:t>
      </w:r>
      <w:r w:rsidR="00DC1F16">
        <w:rPr>
          <w:rFonts w:ascii="Arial" w:hAnsi="Arial" w:cs="Arial"/>
        </w:rPr>
        <w:t xml:space="preserve">prije podnošenja prijedloga za otvaranje predstečajnog postupka. 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3647EC">
        <w:rPr>
          <w:rFonts w:ascii="Arial" w:hAnsi="Arial" w:cs="Arial"/>
        </w:rPr>
        <w:t>BREADCLUB d.o.o., Zagreb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283591" w:rsidP="00283591" w:rsidRDefault="002835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 xml:space="preserve">BROTHERS HD d.o.o., Zagreb, </w:t>
      </w:r>
      <w:r>
        <w:rPr>
          <w:rFonts w:ascii="Arial" w:hAnsi="Arial" w:cs="Arial"/>
        </w:rPr>
        <w:t>čija tražbina je osporena u cijelosti u iznosu od 489,99 kn od strane dužnika i povjerenika, nije pristupio na današnje ročište. Dužnik i povjerenik ustraju kod osporavanja tražbine ovog vjerovnika u cijelosti jer da je navedena tražbina greškom ostala u poslovnim knjigama dužnika.</w:t>
      </w:r>
    </w:p>
    <w:p w:rsidR="00283591" w:rsidP="00283591" w:rsidRDefault="00283591">
      <w:pPr>
        <w:jc w:val="both"/>
        <w:rPr>
          <w:rFonts w:ascii="Arial" w:hAnsi="Arial" w:cs="Arial"/>
        </w:rPr>
      </w:pPr>
    </w:p>
    <w:p w:rsidR="00283591" w:rsidP="00283591" w:rsidRDefault="002835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Vjerovnik </w:t>
      </w:r>
      <w:r w:rsidRPr="00283591">
        <w:rPr>
          <w:rFonts w:ascii="Arial" w:hAnsi="Arial" w:cs="Arial"/>
        </w:rPr>
        <w:t>BROTHERS HD d.o.o., Zagreb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283591" w:rsidP="00283591" w:rsidRDefault="00283591">
      <w:pPr>
        <w:jc w:val="both"/>
        <w:rPr>
          <w:rFonts w:ascii="Arial" w:hAnsi="Arial" w:cs="Arial"/>
        </w:rPr>
      </w:pPr>
    </w:p>
    <w:p w:rsidR="00283591" w:rsidP="00283591" w:rsidRDefault="002835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283591" w:rsidP="003647EC" w:rsidRDefault="00283591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C Automobil Import d.o.o., Zagreb</w:t>
      </w:r>
      <w:r>
        <w:rPr>
          <w:rFonts w:ascii="Arial" w:hAnsi="Arial" w:cs="Arial"/>
        </w:rPr>
        <w:t xml:space="preserve"> čija tražbina je osporena u cijelosti u iznosu od 4.000,00 kn od strane dužnika i povjerenika, nije pristupio na današnje ročište. Dužnik i povjerenik ustraju kod osporavanja tražbine ovog vjerovnika u cijelosti jer </w:t>
      </w:r>
      <w:r w:rsidR="00283591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3647EC">
        <w:rPr>
          <w:rFonts w:ascii="Arial" w:hAnsi="Arial" w:cs="Arial"/>
        </w:rPr>
        <w:t>C Automobil Import d.o.o., Zagreb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COOPADRIA d.o.o., Zagreb</w:t>
      </w:r>
      <w:r>
        <w:rPr>
          <w:rFonts w:ascii="Arial" w:hAnsi="Arial" w:cs="Arial"/>
        </w:rPr>
        <w:t xml:space="preserve"> čija tražbina je osporena u cijelosti u iznosu od 10.220,69 kn od strane dužnika i povjerenika, nije pristupio na današnje ročište. Dužnik i povjerenik ustraju kod osporavanja tražbine ovog vjerovnika u cijelosti jer da je navedena tr</w:t>
      </w:r>
      <w:r w:rsidR="00283591">
        <w:rPr>
          <w:rFonts w:ascii="Arial" w:hAnsi="Arial" w:cs="Arial"/>
        </w:rPr>
        <w:t>ažbina greškom</w:t>
      </w:r>
      <w:r>
        <w:rPr>
          <w:rFonts w:ascii="Arial" w:hAnsi="Arial" w:cs="Arial"/>
        </w:rPr>
        <w:t xml:space="preserve"> ostala u poslovnim knjigama dužnika.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3647EC">
        <w:rPr>
          <w:rFonts w:ascii="Arial" w:hAnsi="Arial" w:cs="Arial"/>
        </w:rPr>
        <w:t>COOPADRIA d.o.o., Zagreb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ECO CONTRACT d.o.o., Velika Gorica</w:t>
      </w:r>
      <w:r>
        <w:rPr>
          <w:rFonts w:ascii="Arial" w:hAnsi="Arial" w:cs="Arial"/>
        </w:rPr>
        <w:t xml:space="preserve"> čija tražbina je osporena u cijelosti u iznosu od 2.067,50 kn od strane dužnika i povjerenika, nije pristupio na današnje ročište. Dužnik i povjerenik ustraju kod osporavanja tražbine ovog vjerovnika u cijelosti jer </w:t>
      </w:r>
      <w:r w:rsidR="00283591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3647EC">
        <w:rPr>
          <w:rFonts w:ascii="Arial" w:hAnsi="Arial" w:cs="Arial"/>
        </w:rPr>
        <w:t>ECO CONTRACT d.o.o., Velika Gorica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3647EC" w:rsidP="003647EC" w:rsidRDefault="003647EC">
      <w:pPr>
        <w:jc w:val="both"/>
        <w:rPr>
          <w:rFonts w:ascii="Arial" w:hAnsi="Arial" w:cs="Arial"/>
        </w:rPr>
      </w:pPr>
    </w:p>
    <w:p w:rsidR="003647EC" w:rsidP="003647EC" w:rsidRDefault="00364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7B61A2" w:rsidP="003647EC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ANTUN FILIPEC, vl. OBITELJ FILIPEC, obrt za vinogradarstvo, proizvodnju, trgovinu i ugostiteljstvo, Samobor</w:t>
      </w:r>
      <w:r>
        <w:rPr>
          <w:rFonts w:ascii="Arial" w:hAnsi="Arial" w:cs="Arial"/>
        </w:rPr>
        <w:t xml:space="preserve"> čija tražbina je osporena u cijelosti u iznosu od 315,00 kn od strane dužnika i povjerenika, nije pristupio na današnje ročište. Dužnik i povjerenik ustraju kod osporavanja tražbine ovog vjerovnika u cijelosti jer </w:t>
      </w:r>
      <w:r w:rsidR="00283591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7B61A2">
        <w:rPr>
          <w:rFonts w:ascii="Arial" w:hAnsi="Arial" w:cs="Arial"/>
        </w:rPr>
        <w:t>ANTUN FILIPEC, vl. OBITELJ FILIPEC, obrt za vinogradarstvo, proizvodnju, trgovinu i ugostiteljstvo, Samobor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7B61A2" w:rsidP="003647EC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GASTRO-STIL d.o.o., Jagodno</w:t>
      </w:r>
      <w:r>
        <w:rPr>
          <w:rFonts w:ascii="Arial" w:hAnsi="Arial" w:cs="Arial"/>
        </w:rPr>
        <w:t xml:space="preserve"> čija tražbina je osporena u cijelosti u iznosu od 3.418,53 kn od strane dužnika i povjerenika, nije pristupio na današnje ročište. Dužnik i povjerenik ustraju kod osporavanja tražbine ovog vjerovnika u cijelosti jer da je navedena tra</w:t>
      </w:r>
      <w:r w:rsidR="00283591">
        <w:rPr>
          <w:rFonts w:ascii="Arial" w:hAnsi="Arial" w:cs="Arial"/>
        </w:rPr>
        <w:t>žbina greškom</w:t>
      </w:r>
      <w:r>
        <w:rPr>
          <w:rFonts w:ascii="Arial" w:hAnsi="Arial" w:cs="Arial"/>
        </w:rPr>
        <w:t xml:space="preserve"> ostala u poslovnim knjigama dužnika.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7B61A2">
        <w:rPr>
          <w:rFonts w:ascii="Arial" w:hAnsi="Arial" w:cs="Arial"/>
        </w:rPr>
        <w:t>GASTRO-STIL d.o.o., Jagodno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DC1F16" w:rsidP="00DC1F16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GENERALI OSIGURANJE d.d., Zagreb</w:t>
      </w:r>
      <w:r>
        <w:rPr>
          <w:rFonts w:ascii="Arial" w:hAnsi="Arial" w:cs="Arial"/>
        </w:rPr>
        <w:t xml:space="preserve"> čija tražbina je osporena u cijelosti u iznosu od 25.149,78 kn od strane dužnika i povjerenika, nije pristupio na današnje ročište. Dužnik i povjerenik ustraju kod osporavanja tražbine ovog vjerovnika u cijelosti jer da je navedena tražbina podmirena u cijelosti </w:t>
      </w:r>
      <w:r w:rsidR="00DC1F16">
        <w:rPr>
          <w:rFonts w:ascii="Arial" w:hAnsi="Arial" w:cs="Arial"/>
        </w:rPr>
        <w:t xml:space="preserve">prije podnošenja prijedloga za otvaranje predstečajnog postupka.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GENERALI OSIGURANJE d.d., Zagreb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DC1F16">
        <w:rPr>
          <w:rFonts w:ascii="Arial" w:hAnsi="Arial" w:cs="Arial"/>
        </w:rPr>
        <w:t xml:space="preserve">nema ovršnu </w:t>
      </w:r>
      <w:r>
        <w:rPr>
          <w:rFonts w:ascii="Arial" w:hAnsi="Arial" w:cs="Arial"/>
        </w:rPr>
        <w:t xml:space="preserve">ispravu za prijavljenu tražbinu.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DC1F16" w:rsidP="00DC1F16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GLOVOAPP TECHNOLOGY d.o.o., Zagreb</w:t>
      </w:r>
      <w:r>
        <w:rPr>
          <w:rFonts w:ascii="Arial" w:hAnsi="Arial" w:cs="Arial"/>
        </w:rPr>
        <w:t xml:space="preserve"> čija tražbina je osporena u cijelosti u iznosu od 1.816,29 kn od strane dužnika i povjerenika, nije pristupio na današnje ročište. Dužnik i povjerenik ustraju kod osporavanja tražbine ovog vjerovnika u cijelosti jer da je navedena tražbina podmirena u cijelosti </w:t>
      </w:r>
      <w:r w:rsidR="00DC1F16">
        <w:rPr>
          <w:rFonts w:ascii="Arial" w:hAnsi="Arial" w:cs="Arial"/>
        </w:rPr>
        <w:t xml:space="preserve">prije podnošenja prijedloga za otvaranje predstečajnog postupka.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7B61A2">
        <w:rPr>
          <w:rFonts w:ascii="Arial" w:hAnsi="Arial" w:cs="Arial"/>
        </w:rPr>
        <w:t>GLOVOAPP TECHNOLOGY d.o.o., Zagreb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DC1F16" w:rsidP="00DC1F16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GRENKE Hrvatska d.o.o., Zagreb</w:t>
      </w:r>
      <w:r>
        <w:rPr>
          <w:rFonts w:ascii="Arial" w:hAnsi="Arial" w:cs="Arial"/>
        </w:rPr>
        <w:t xml:space="preserve"> čija tražbina je osporena u cijelosti u iznosu od 1.404,15 kn od strane dužnika i povjerenika, nije pristupio na današnje ročište. Dužnik i povjerenik ustraju kod osporavanja tražbine ovog vjerovnika u cijelosti jer da je navedena tražbina podmirena u cijelosti </w:t>
      </w:r>
      <w:r w:rsidR="00DC1F16">
        <w:rPr>
          <w:rFonts w:ascii="Arial" w:hAnsi="Arial" w:cs="Arial"/>
        </w:rPr>
        <w:t xml:space="preserve">prije podnošenja prijedloga za otvaranje predstečajnog postupka.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7B61A2">
        <w:rPr>
          <w:rFonts w:ascii="Arial" w:hAnsi="Arial" w:cs="Arial"/>
        </w:rPr>
        <w:t>GRENKE Hrvatska d.o.o., Zagreb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HARAMUSTEK d.o.o., Velika Gorica</w:t>
      </w:r>
      <w:r>
        <w:rPr>
          <w:rFonts w:ascii="Arial" w:hAnsi="Arial" w:cs="Arial"/>
        </w:rPr>
        <w:t xml:space="preserve"> čija tražbina je osporena u cijelosti u iznosu od 1.918,39 kn od strane dužnika i povjerenika, nije pristupio na današnje ročište. Dužnik i povjerenik ustraju kod osporavanja tražbine ovog vjerovnika u cijelosti jer d</w:t>
      </w:r>
      <w:r w:rsidR="00283591">
        <w:rPr>
          <w:rFonts w:ascii="Arial" w:hAnsi="Arial" w:cs="Arial"/>
        </w:rPr>
        <w:t xml:space="preserve">a je navedena tražbina greškom </w:t>
      </w:r>
      <w:r>
        <w:rPr>
          <w:rFonts w:ascii="Arial" w:hAnsi="Arial" w:cs="Arial"/>
        </w:rPr>
        <w:t>ostala u poslovnim knjigama dužnika.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7B61A2">
        <w:rPr>
          <w:rFonts w:ascii="Arial" w:hAnsi="Arial" w:cs="Arial"/>
        </w:rPr>
        <w:t>HARAMUSTEK d.o.o., Velika Gorica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HRVATSKI TELEKOM d.d., Zagreb</w:t>
      </w:r>
      <w:r>
        <w:rPr>
          <w:rFonts w:ascii="Arial" w:hAnsi="Arial" w:cs="Arial"/>
        </w:rPr>
        <w:t xml:space="preserve"> čija tražbina je osporena u cijelosti u iznosu od 8.490,15 kn od strane dužnika i povjerenika, nije pristupio na današnje ročište. Dužnik i povjerenik ustraju kod osporavanja tražbine ovog vjerovnika u cijelosti jer da  navedeno dugovanje nije evidentirano u poslovnim knjigama dužnika.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7B61A2">
        <w:rPr>
          <w:rFonts w:ascii="Arial" w:hAnsi="Arial" w:cs="Arial"/>
        </w:rPr>
        <w:t>HRVATSKI TELEKOM d.d., Zagreb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DC1F16">
        <w:rPr>
          <w:rFonts w:ascii="Arial" w:hAnsi="Arial" w:cs="Arial"/>
        </w:rPr>
        <w:t xml:space="preserve">nema ovršnu </w:t>
      </w:r>
      <w:r>
        <w:rPr>
          <w:rFonts w:ascii="Arial" w:hAnsi="Arial" w:cs="Arial"/>
        </w:rPr>
        <w:t xml:space="preserve">ispravu za prijavljenu tražbinu.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HRVATSKO DRUŠTVO SKLADATELJA, Zagreb</w:t>
      </w:r>
      <w:r>
        <w:rPr>
          <w:rFonts w:ascii="Arial" w:hAnsi="Arial" w:cs="Arial"/>
        </w:rPr>
        <w:t xml:space="preserve"> čija tražbina je osporena u cijelosti u iznosu od 17.549,82 kn od strane dužnika i povjerenika, nije pristupio na današnje ročište. Dužnik i povjerenik ustraju kod osporavanja tražbine ovog vjerovnika u cijelosti jer da  navedeno dugovanje nije evidentirano u poslovnim knjigama dužnika.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7B61A2">
        <w:rPr>
          <w:rFonts w:ascii="Arial" w:hAnsi="Arial" w:cs="Arial"/>
        </w:rPr>
        <w:t>HRVATSKO DRUŠTVO SKLADATELJA, Zagreb,</w:t>
      </w:r>
      <w:r>
        <w:rPr>
          <w:rFonts w:ascii="Arial" w:hAnsi="Arial" w:cs="Arial"/>
        </w:rPr>
        <w:t xml:space="preserve"> </w:t>
      </w:r>
      <w:r w:rsidRPr="00DC1F16">
        <w:rPr>
          <w:rFonts w:ascii="Arial" w:hAnsi="Arial" w:cs="Arial"/>
        </w:rPr>
        <w:t xml:space="preserve">nema ovršnu </w:t>
      </w:r>
      <w:r>
        <w:rPr>
          <w:rFonts w:ascii="Arial" w:hAnsi="Arial" w:cs="Arial"/>
        </w:rPr>
        <w:t xml:space="preserve">ispravu za prijavljenu tražbinu.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DC1F16" w:rsidP="00DC1F16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IKEA Hrvatska d.o.o., Sop</w:t>
      </w:r>
      <w:r>
        <w:rPr>
          <w:rFonts w:ascii="Arial" w:hAnsi="Arial" w:cs="Arial"/>
        </w:rPr>
        <w:t xml:space="preserve"> čija tražbina je osporena u cijelosti u iznosu od 3.789,24 kn od strane dužnika i povjerenika, nije pristupio na današnje ročište. </w:t>
      </w:r>
      <w:r>
        <w:rPr>
          <w:rFonts w:ascii="Arial" w:hAnsi="Arial" w:cs="Arial"/>
        </w:rPr>
        <w:lastRenderedPageBreak/>
        <w:t xml:space="preserve">Dužnik i povjerenik ustraju kod osporavanja tražbine ovog vjerovnika u cijelosti jer da je navedena tražbina podmirena u cijelosti </w:t>
      </w:r>
      <w:r w:rsidR="00DC1F16">
        <w:rPr>
          <w:rFonts w:ascii="Arial" w:hAnsi="Arial" w:cs="Arial"/>
        </w:rPr>
        <w:t xml:space="preserve">prije podnošenja prijedloga za otvaranje predstečajnog postupka.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7B61A2">
        <w:rPr>
          <w:rFonts w:ascii="Arial" w:hAnsi="Arial" w:cs="Arial"/>
        </w:rPr>
        <w:t>IKEA Hrvatska d.o.o., Sop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IMPRESSA j.d.o.o., Zagreb</w:t>
      </w:r>
      <w:r>
        <w:rPr>
          <w:rFonts w:ascii="Arial" w:hAnsi="Arial" w:cs="Arial"/>
        </w:rPr>
        <w:t xml:space="preserve"> čija tražbina je osporena u cijelosti u iznosu od 11.259,00 kn od strane dužnika i povjerenika, nije pristupio na današnje ročište. Dužnik i povjerenik ustraju kod osporavanja tražbine ovog vjerovnika u cijelosti jer </w:t>
      </w:r>
      <w:r w:rsidR="00FD29A5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7B61A2">
        <w:rPr>
          <w:rFonts w:ascii="Arial" w:hAnsi="Arial" w:cs="Arial"/>
        </w:rPr>
        <w:t>IMPRESSA j.d.o.o., Zagreb</w:t>
      </w:r>
      <w:r w:rsidRPr="002842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nema ovršnu ispravu za prijavljenu tražbinu.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7B61A2" w:rsidP="007B61A2" w:rsidRDefault="007B61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7B61A2" w:rsidP="007B61A2" w:rsidRDefault="007B61A2">
      <w:pPr>
        <w:jc w:val="both"/>
        <w:rPr>
          <w:rFonts w:ascii="Arial" w:hAnsi="Arial" w:cs="Arial"/>
        </w:rPr>
      </w:pPr>
    </w:p>
    <w:p w:rsidR="00DC1F16" w:rsidP="00DC1F16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INTER CARS d.o.o., Zaprešić</w:t>
      </w:r>
      <w:r>
        <w:rPr>
          <w:rFonts w:ascii="Arial" w:hAnsi="Arial" w:cs="Arial"/>
        </w:rPr>
        <w:t xml:space="preserve"> čija tražbina je osporena u cijelosti u iznosu od 706,09 kn od strane dužnika i povjerenika, nije pristupio na današnje ročište. Dužnik i povjerenik ustraju kod osporavanja tražbine ovog vjerovnika u cijelosti jer da je navedena tražbina podmirena u cijelosti </w:t>
      </w:r>
      <w:r w:rsidR="00DC1F16">
        <w:rPr>
          <w:rFonts w:ascii="Arial" w:hAnsi="Arial" w:cs="Arial"/>
        </w:rPr>
        <w:t xml:space="preserve">prije podnošenja prijedloga za otvaranje predstečajnog postupka.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INTER CARS d.o.o., Zaprešić nema ovršnu ispravu za prijavljenu tražbinu.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ZORKO IVIĆ, vl. poljoprivredni obrt IVIĆ, Boljun</w:t>
      </w:r>
      <w:r>
        <w:rPr>
          <w:rFonts w:ascii="Arial" w:hAnsi="Arial" w:cs="Arial"/>
        </w:rPr>
        <w:t xml:space="preserve"> čija tražbina je osporena u cijelosti u iznosu od 3.030,00 kn od strane dužnika i povjerenika, nije pristupio na današnje ročište. Dužnik i povjerenik ustraju kod osporavanja tražbine ovog vjerovnika u cijelosti jer </w:t>
      </w:r>
      <w:r w:rsidR="003869C7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DB1B62">
        <w:rPr>
          <w:rFonts w:ascii="Arial" w:hAnsi="Arial" w:cs="Arial"/>
        </w:rPr>
        <w:t xml:space="preserve">ZORKO IVIĆ, vl. poljoprivredni obrt IVIĆ, Boljun </w:t>
      </w:r>
      <w:r>
        <w:rPr>
          <w:rFonts w:ascii="Arial" w:hAnsi="Arial" w:cs="Arial"/>
        </w:rPr>
        <w:t xml:space="preserve">nema ovršnu ispravu za prijavljenu tražbinu.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C1F16" w:rsidP="00DC1F16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KERA TERM d.o.o., Zagreb</w:t>
      </w:r>
      <w:r>
        <w:rPr>
          <w:rFonts w:ascii="Arial" w:hAnsi="Arial" w:cs="Arial"/>
        </w:rPr>
        <w:t xml:space="preserve"> čija tražbina je osporena u cijelosti u iznosu od 20.000,01 kn od strane dužnika i povjerenika, nije pristupio na današnje ročište. Dužnik i povjerenik ustraju kod osporavanja tražbine ovog vjerovnika u cijelosti jer da je navedena tražbina podmirena u cijelosti </w:t>
      </w:r>
      <w:r w:rsidR="00DC1F16">
        <w:rPr>
          <w:rFonts w:ascii="Arial" w:hAnsi="Arial" w:cs="Arial"/>
        </w:rPr>
        <w:t xml:space="preserve">prije podnošenja prijedloga za otvaranje predstečajnog postupka.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DB1B62">
        <w:rPr>
          <w:rFonts w:ascii="Arial" w:hAnsi="Arial" w:cs="Arial"/>
        </w:rPr>
        <w:t xml:space="preserve">KERA TERM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C1F16" w:rsidP="00DC1F16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KOLOR KLINIKA d.o.o., Zagreb</w:t>
      </w:r>
      <w:r>
        <w:rPr>
          <w:rFonts w:ascii="Arial" w:hAnsi="Arial" w:cs="Arial"/>
        </w:rPr>
        <w:t xml:space="preserve"> čija tražbina je osporena u cijelosti u iznosu od 2.445,00 kn od strane dužnika i povjerenika, nije pristupio na današnje ročište. Dužnik i povjerenik ustraju kod osporavanja tražbine ovog vjerovnika u cijelosti jer da je navedena tražbina podmirena u cijelosti </w:t>
      </w:r>
      <w:r w:rsidR="00DC1F16">
        <w:rPr>
          <w:rFonts w:ascii="Arial" w:hAnsi="Arial" w:cs="Arial"/>
        </w:rPr>
        <w:t xml:space="preserve">prije podnošenja prijedloga za otvaranje predstečajnog postupka.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DB1B62">
        <w:rPr>
          <w:rFonts w:ascii="Arial" w:hAnsi="Arial" w:cs="Arial"/>
        </w:rPr>
        <w:t xml:space="preserve">KOLOR KLINIKA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C1F16" w:rsidP="00DC1F16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KONČAR-Profesionalne kuhinje d.o.o., Zagreb</w:t>
      </w:r>
      <w:r>
        <w:rPr>
          <w:rFonts w:ascii="Arial" w:hAnsi="Arial" w:cs="Arial"/>
        </w:rPr>
        <w:t xml:space="preserve"> čija tražbina je osporena u cijelosti u iznosu od 1.278,50 kn od strane dužnika i povjerenika, nije pristupio na današnje ročište. Dužnik i povjerenik ustraju kod osporavanja tražbine ovog vjerovnika u cijelosti jer da je navedena tražbina podmirena u cijelosti </w:t>
      </w:r>
      <w:r w:rsidR="00DC1F16">
        <w:rPr>
          <w:rFonts w:ascii="Arial" w:hAnsi="Arial" w:cs="Arial"/>
        </w:rPr>
        <w:t xml:space="preserve">prije podnošenja prijedloga za otvaranje predstečajnog postupka.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DB1B62">
        <w:rPr>
          <w:rFonts w:ascii="Arial" w:hAnsi="Arial" w:cs="Arial"/>
        </w:rPr>
        <w:t xml:space="preserve">KONČAR-Profesionalne kuhinje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55E2D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KUTJEVO d.d., Kutjevo</w:t>
      </w:r>
      <w:r>
        <w:rPr>
          <w:rFonts w:ascii="Arial" w:hAnsi="Arial" w:cs="Arial"/>
        </w:rPr>
        <w:t xml:space="preserve"> čija tražbina je osporena u cijelosti u iznosu od 7.645,25 kn od strane dužnika i povjerenika, nije pristupio na današnje ročište. Dužnik i povjerenik </w:t>
      </w:r>
      <w:r w:rsidR="00D55E2D">
        <w:rPr>
          <w:rFonts w:ascii="Arial" w:hAnsi="Arial" w:cs="Arial"/>
        </w:rPr>
        <w:t>osporili su tražbinu</w:t>
      </w:r>
      <w:r>
        <w:rPr>
          <w:rFonts w:ascii="Arial" w:hAnsi="Arial" w:cs="Arial"/>
        </w:rPr>
        <w:t xml:space="preserve"> ovog vjerovnika u cijelosti jer </w:t>
      </w:r>
      <w:r w:rsidR="003869C7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  <w:r w:rsidR="00DC1F16">
        <w:rPr>
          <w:rFonts w:ascii="Arial" w:hAnsi="Arial" w:cs="Arial"/>
        </w:rPr>
        <w:t xml:space="preserve"> </w:t>
      </w:r>
    </w:p>
    <w:p w:rsidR="00DB1B62" w:rsidP="00DB1B62" w:rsidRDefault="00D55E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Međutim povjerenik </w:t>
      </w:r>
      <w:r w:rsidR="00DC1F16">
        <w:rPr>
          <w:rFonts w:ascii="Arial" w:hAnsi="Arial" w:cs="Arial"/>
        </w:rPr>
        <w:t xml:space="preserve">ističe kako je u međuvremenu zaprimio 12. siječnja 2022. </w:t>
      </w:r>
      <w:r w:rsidR="00D502E9">
        <w:rPr>
          <w:rFonts w:ascii="Arial" w:hAnsi="Arial" w:cs="Arial"/>
        </w:rPr>
        <w:t xml:space="preserve">podnesak </w:t>
      </w:r>
      <w:r w:rsidR="00DC1F16">
        <w:rPr>
          <w:rFonts w:ascii="Arial" w:hAnsi="Arial" w:cs="Arial"/>
        </w:rPr>
        <w:t xml:space="preserve">ovog vjerovnika iz kojeg proizlazi da vjerovnik i dalje potražuje ranije navedeni iznos i gdje u podnesku svoje potraživanje potvrđuje izvodom otvorenih stavki upravo u iznosu u kojem je i naveden. Obzirom na takvu situaciju smatra da ovo potraživanje treba priznati u cijelosti. </w:t>
      </w:r>
    </w:p>
    <w:p w:rsidR="00D502E9" w:rsidP="00DB1B62" w:rsidRDefault="00D502E9">
      <w:pPr>
        <w:jc w:val="both"/>
        <w:rPr>
          <w:rFonts w:ascii="Arial" w:hAnsi="Arial" w:cs="Arial"/>
        </w:rPr>
      </w:pPr>
    </w:p>
    <w:p w:rsidR="00D502E9" w:rsidP="00DB1B62" w:rsidRDefault="00D502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Punomoćnica dužnika navodi kako dužnik također otklanja osporavanje te da isti priznaje tražbinu ovom vjerovniku u iznosu od 7.645,25 kn.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502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Povjerenik u spis predaje podnesak vjerovnika KUTJEVO d.d., Kutjevo </w:t>
      </w:r>
      <w:r w:rsidR="00D55E2D">
        <w:rPr>
          <w:rFonts w:ascii="Arial" w:hAnsi="Arial" w:cs="Arial"/>
        </w:rPr>
        <w:t xml:space="preserve">kojeg je zaprimio </w:t>
      </w:r>
      <w:r>
        <w:rPr>
          <w:rFonts w:ascii="Arial" w:hAnsi="Arial" w:cs="Arial"/>
        </w:rPr>
        <w:t xml:space="preserve">12. siječnja 2022. </w:t>
      </w:r>
      <w:r w:rsidR="00D55E2D">
        <w:rPr>
          <w:rFonts w:ascii="Arial" w:hAnsi="Arial" w:cs="Arial"/>
        </w:rPr>
        <w:t>zajedno sa izvodom otvorenih stavki.</w:t>
      </w:r>
    </w:p>
    <w:p w:rsidR="00D502E9" w:rsidP="00DB1B62" w:rsidRDefault="00D502E9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</w:t>
      </w:r>
      <w:r w:rsidR="00D55E2D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otklonjeno.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55E2D" w:rsidP="00D55E2D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LUKA LACKOVIĆ, OPG, Zetkan</w:t>
      </w:r>
      <w:r>
        <w:rPr>
          <w:rFonts w:ascii="Arial" w:hAnsi="Arial" w:cs="Arial"/>
        </w:rPr>
        <w:t xml:space="preserve"> čija tražbina je osporena u cijelosti u iznosu od 135,60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DB1B62">
        <w:rPr>
          <w:rFonts w:ascii="Arial" w:hAnsi="Arial" w:cs="Arial"/>
        </w:rPr>
        <w:t xml:space="preserve">LUKA LACKOVIĆ, OPG, Zetkan </w:t>
      </w:r>
      <w:r>
        <w:rPr>
          <w:rFonts w:ascii="Arial" w:hAnsi="Arial" w:cs="Arial"/>
        </w:rPr>
        <w:t xml:space="preserve">nema ovršnu ispravu za prijavljenu tražbinu.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LARETO GRUPA d.o.o., Zagreb</w:t>
      </w:r>
      <w:r>
        <w:rPr>
          <w:rFonts w:ascii="Arial" w:hAnsi="Arial" w:cs="Arial"/>
        </w:rPr>
        <w:t xml:space="preserve"> čija tražbina je osporena u cijelosti u iznosu od 15.728,64 kn od strane dužnika i povjerenika, nije pristupio na današnje ročište. Dužnik i povjerenik ustraju kod osporavanja tražbine ovog vjerovnika u cijelosti jer </w:t>
      </w:r>
      <w:r w:rsidR="003869C7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DB1B62">
        <w:rPr>
          <w:rFonts w:ascii="Arial" w:hAnsi="Arial" w:cs="Arial"/>
        </w:rPr>
        <w:t xml:space="preserve">LARETO GRUPA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55E2D" w:rsidP="00D55E2D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ALAN MADŽARAC, vl. CIBO-COPY, obrt za printanje, umnožavanje, fotokopiranje, tisak i uvez, Zagreb</w:t>
      </w:r>
      <w:r>
        <w:rPr>
          <w:rFonts w:ascii="Arial" w:hAnsi="Arial" w:cs="Arial"/>
        </w:rPr>
        <w:t xml:space="preserve"> čija tražbina je osporena u cijelosti u iznosu od 3.000,00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DB1B62">
        <w:rPr>
          <w:rFonts w:ascii="Arial" w:hAnsi="Arial" w:cs="Arial"/>
        </w:rPr>
        <w:t xml:space="preserve">ALAN MADŽARAC, vl. CIBO-COPY, obrt za printanje, umnožavanje, fotokopiranje, tisak i uvez, Zagreb </w:t>
      </w:r>
      <w:r>
        <w:rPr>
          <w:rFonts w:ascii="Arial" w:hAnsi="Arial" w:cs="Arial"/>
        </w:rPr>
        <w:t xml:space="preserve">nema ovršnu ispravu za prijavljenu tražbinu.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Osporavanje nije otklonjeno.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55E2D" w:rsidP="00D55E2D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MEDICAL CENTAR d.o.o., Zagreb</w:t>
      </w:r>
      <w:r>
        <w:rPr>
          <w:rFonts w:ascii="Arial" w:hAnsi="Arial" w:cs="Arial"/>
        </w:rPr>
        <w:t xml:space="preserve"> čija tražbina je osporena u cijelosti u iznosu od </w:t>
      </w:r>
      <w:r w:rsidR="004054B5">
        <w:rPr>
          <w:rFonts w:ascii="Arial" w:hAnsi="Arial" w:cs="Arial"/>
        </w:rPr>
        <w:t>281,25</w:t>
      </w:r>
      <w:r>
        <w:rPr>
          <w:rFonts w:ascii="Arial" w:hAnsi="Arial" w:cs="Arial"/>
        </w:rPr>
        <w:t xml:space="preserve">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DB1B62">
        <w:rPr>
          <w:rFonts w:ascii="Arial" w:hAnsi="Arial" w:cs="Arial"/>
        </w:rPr>
        <w:t xml:space="preserve">MEDICAL CENTAR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DB1B62" w:rsidP="00DB1B62" w:rsidRDefault="00DB1B62">
      <w:pPr>
        <w:jc w:val="both"/>
        <w:rPr>
          <w:rFonts w:ascii="Arial" w:hAnsi="Arial" w:cs="Arial"/>
        </w:rPr>
      </w:pPr>
    </w:p>
    <w:p w:rsidR="00DB1B62" w:rsidP="00DB1B62" w:rsidRDefault="00DB1B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4054B5" w:rsidP="00DB1B62" w:rsidRDefault="004054B5">
      <w:pPr>
        <w:jc w:val="both"/>
        <w:rPr>
          <w:rFonts w:ascii="Arial" w:hAnsi="Arial" w:cs="Arial"/>
        </w:rPr>
      </w:pPr>
    </w:p>
    <w:p w:rsidR="00D55E2D" w:rsidP="00D55E2D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MIGRAL d.o.o., Zagreb</w:t>
      </w:r>
      <w:r>
        <w:rPr>
          <w:rFonts w:ascii="Arial" w:hAnsi="Arial" w:cs="Arial"/>
        </w:rPr>
        <w:t xml:space="preserve"> čija tražbina je osporena u cijelosti u iznosu od 200,00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MIGRAL</w:t>
      </w:r>
      <w:r w:rsidRPr="00DB1B62">
        <w:rPr>
          <w:rFonts w:ascii="Arial" w:hAnsi="Arial" w:cs="Arial"/>
        </w:rPr>
        <w:t xml:space="preserve">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4054B5" w:rsidP="00DB1B62" w:rsidRDefault="004054B5">
      <w:pPr>
        <w:jc w:val="both"/>
        <w:rPr>
          <w:rFonts w:ascii="Arial" w:hAnsi="Arial" w:cs="Arial"/>
        </w:rPr>
      </w:pPr>
    </w:p>
    <w:p w:rsidR="00D55E2D" w:rsidP="00D55E2D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MODEL PAKIRANJA d.o.o., Zagreb</w:t>
      </w:r>
      <w:r>
        <w:rPr>
          <w:rFonts w:ascii="Arial" w:hAnsi="Arial" w:cs="Arial"/>
        </w:rPr>
        <w:t xml:space="preserve"> čija tražbina je osporena u cijelosti u iznosu od 6.670,13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MODEL PAKIRANJA</w:t>
      </w:r>
      <w:r w:rsidRPr="00DB1B62">
        <w:rPr>
          <w:rFonts w:ascii="Arial" w:hAnsi="Arial" w:cs="Arial"/>
        </w:rPr>
        <w:t xml:space="preserve">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NASTAVNI ZAVOD ZA JAVNO ZDRAVSTVO DR. ANDRIJA ŠTAMPAR, Zagreb</w:t>
      </w:r>
      <w:r>
        <w:rPr>
          <w:rFonts w:ascii="Arial" w:hAnsi="Arial" w:cs="Arial"/>
        </w:rPr>
        <w:t xml:space="preserve"> čija tražbina je osporena u cijelosti u iznosu od 5.499,50 kn od strane dužnika i povjerenika, nije pristupio na današnje ročište. Dužnik i povjerenik ustraju kod osporavanja tražbine ovog vjerovnika u cijelosti jer </w:t>
      </w:r>
      <w:r w:rsidR="000374B4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4054B5">
        <w:rPr>
          <w:rFonts w:ascii="Arial" w:hAnsi="Arial" w:cs="Arial"/>
        </w:rPr>
        <w:t xml:space="preserve">NASTAVNI ZAVOD ZA JAVNO ZDRAVSTVO DR. ANDRIJA ŠTAMPAR, Zagreb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D55E2D" w:rsidP="00D55E2D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NAŠE KLASJE d.o.o., Zagreb</w:t>
      </w:r>
      <w:r>
        <w:rPr>
          <w:rFonts w:ascii="Arial" w:hAnsi="Arial" w:cs="Arial"/>
        </w:rPr>
        <w:t xml:space="preserve"> čija tražbina je osporena u cijelosti u iznosu od 540,00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NAŠE KLASJE</w:t>
      </w:r>
      <w:r w:rsidRPr="00DB1B62">
        <w:rPr>
          <w:rFonts w:ascii="Arial" w:hAnsi="Arial" w:cs="Arial"/>
        </w:rPr>
        <w:t xml:space="preserve">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NEST 01 d.o.o., Zagreb</w:t>
      </w:r>
      <w:r>
        <w:rPr>
          <w:rFonts w:ascii="Arial" w:hAnsi="Arial" w:cs="Arial"/>
        </w:rPr>
        <w:t xml:space="preserve"> čija tražbina je osporena u cijelosti u iznosu od 26.760,96 kn od strane dužnika i povjerenika, nije pristupio na današnje ročište. Dužnik i povjerenik ustraju kod osporavanja tražbine ovog vjerovnika u cijelosti jer </w:t>
      </w:r>
      <w:r w:rsidR="000374B4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4054B5">
        <w:rPr>
          <w:rFonts w:ascii="Arial" w:hAnsi="Arial" w:cs="Arial"/>
        </w:rPr>
        <w:t>NEST 01 d.o.o., Zagreb</w:t>
      </w:r>
      <w:r w:rsidRPr="004054B5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ORBICO d.o.o., Zagreb</w:t>
      </w:r>
      <w:r>
        <w:rPr>
          <w:rFonts w:ascii="Arial" w:hAnsi="Arial" w:cs="Arial"/>
        </w:rPr>
        <w:t xml:space="preserve"> čija tražbina je osporena u cijelosti u iznosu od 950,06 kn od strane dužnika i povjerenika, nije pristupio na današnje ročište. Dužnik i povjerenik ustraju kod osporavanja tražbine ovog vjerovnika u cijelosti jer </w:t>
      </w:r>
      <w:r w:rsidR="000374B4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ORBICO</w:t>
      </w:r>
      <w:r w:rsidRPr="004054B5">
        <w:rPr>
          <w:rFonts w:ascii="Arial" w:hAnsi="Arial" w:cs="Arial"/>
        </w:rPr>
        <w:t xml:space="preserve"> d.o.o., Zagreb</w:t>
      </w:r>
      <w:r w:rsidRPr="004054B5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ŽELJKO PEREKOVIĆ, vl. SPAZ – SAMOPOSLUŽNI APARATI, obrt za iznajmljivanje, prodaju i servis, Zagreb</w:t>
      </w:r>
      <w:r>
        <w:rPr>
          <w:rFonts w:ascii="Arial" w:hAnsi="Arial" w:cs="Arial"/>
        </w:rPr>
        <w:t xml:space="preserve"> čija tražbina je osporena u cijelosti u iznosu od 2.584,75 kn od strane dužnika i povjerenika, nije pristupio na današnje ročište. Dužnik i povjerenik ustraju kod osporavanja tražbine ovog vjerovnika u cijelosti jer </w:t>
      </w:r>
      <w:r w:rsidR="00667391">
        <w:rPr>
          <w:rFonts w:ascii="Arial" w:hAnsi="Arial" w:cs="Arial"/>
        </w:rPr>
        <w:t>da je navedena tražbina greškom</w:t>
      </w:r>
      <w:r>
        <w:rPr>
          <w:rFonts w:ascii="Arial" w:hAnsi="Arial" w:cs="Arial"/>
        </w:rPr>
        <w:t xml:space="preserve"> ostala u poslovnim knjigama dužnika.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4054B5">
        <w:rPr>
          <w:rFonts w:ascii="Arial" w:hAnsi="Arial" w:cs="Arial"/>
        </w:rPr>
        <w:t xml:space="preserve">ŽELJKO PEREKOVIĆ, vl. SPAZ – SAMOPOSLUŽNI APARATI, obrt za iznajmljivanje, prodaju i servis, Zagreb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PIK VRBOVEC – MESNA INDUSTRIJA d.d., Vrbovec, OIB: 78909170415</w:t>
      </w:r>
      <w:r>
        <w:rPr>
          <w:rFonts w:ascii="Arial" w:hAnsi="Arial" w:cs="Arial"/>
        </w:rPr>
        <w:t xml:space="preserve"> čija tražbina je osporena u cijelosti u iznosu od 14.212,99 kn od strane dužnika i povjerenika, nije pristupio na današnje ročište. Dužnik i povjerenik ustraju kod osporavanja tražbine ovog vjerovnika u cijelosti jer da je predmetna tražbina navedena pod rednim brojem 68. u Tablici prijavljenih tražbina. Vjerovnik da je podnio prijavu tražbine pod rednim brojem 68. sa točnim iznosom i točnim podacima o vjerovniku. </w:t>
      </w:r>
    </w:p>
    <w:p w:rsidR="00D55E2D" w:rsidP="004054B5" w:rsidRDefault="00D55E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Punomoćnica dužnika navodi da je ovaj vjerovnik brisan iz sudskog registra i isti više kao pravna osoba ne postoji i to rješenjem Trgovačkog suda u Zagrebu od dana 8. rujna 2021. pod poslovnim brojem Tt-21/37566-1.</w:t>
      </w:r>
    </w:p>
    <w:p w:rsidR="00D55E2D" w:rsidP="004054B5" w:rsidRDefault="00D55E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Povjerenik se priklanja navodima punomoćnice dužnika.</w:t>
      </w:r>
    </w:p>
    <w:p w:rsidR="00D55E2D" w:rsidP="004054B5" w:rsidRDefault="00D55E2D">
      <w:pPr>
        <w:jc w:val="both"/>
        <w:rPr>
          <w:rFonts w:ascii="Arial" w:hAnsi="Arial" w:cs="Arial"/>
        </w:rPr>
      </w:pPr>
    </w:p>
    <w:p w:rsidRPr="00D55E2D"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4054B5">
        <w:rPr>
          <w:rFonts w:ascii="Arial" w:hAnsi="Arial" w:cs="Arial"/>
        </w:rPr>
        <w:t xml:space="preserve">PIK VRBOVEC – MESNA INDUSTRIJA d.d., Vrbovec, OIB: 78909170415 </w:t>
      </w:r>
      <w:r w:rsidRPr="00D55E2D"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D55E2D" w:rsidP="00D55E2D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PLANET AYURVEDA j.d.o.o., Zagreb</w:t>
      </w:r>
      <w:r>
        <w:rPr>
          <w:rFonts w:ascii="Arial" w:hAnsi="Arial" w:cs="Arial"/>
        </w:rPr>
        <w:t xml:space="preserve"> čija tražbina je osporena u cijelosti u iznosu od 500,50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4054B5">
        <w:rPr>
          <w:rFonts w:ascii="Arial" w:hAnsi="Arial" w:cs="Arial"/>
        </w:rPr>
        <w:t xml:space="preserve">PLANET AYURVEDA j.d.o.o., Zagreb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D55E2D" w:rsidP="00D55E2D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PLINK-PUH d.o.o., Zagreb</w:t>
      </w:r>
      <w:r>
        <w:rPr>
          <w:rFonts w:ascii="Arial" w:hAnsi="Arial" w:cs="Arial"/>
        </w:rPr>
        <w:t xml:space="preserve"> čija tražbina je osporena u cijelosti u iznosu od 69,30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Vjerovnik </w:t>
      </w:r>
      <w:r w:rsidRPr="004054B5">
        <w:rPr>
          <w:rFonts w:ascii="Arial" w:hAnsi="Arial" w:cs="Arial"/>
        </w:rPr>
        <w:t xml:space="preserve">PLINK-PUH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D55E2D" w:rsidP="00D55E2D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PNEUMATIK d.o.o., Zagreb</w:t>
      </w:r>
      <w:r>
        <w:rPr>
          <w:rFonts w:ascii="Arial" w:hAnsi="Arial" w:cs="Arial"/>
        </w:rPr>
        <w:t xml:space="preserve"> čija tražbina je osporena u cijelosti u iznosu od 3.215,00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PNEUMATIK</w:t>
      </w:r>
      <w:r w:rsidRPr="004054B5">
        <w:rPr>
          <w:rFonts w:ascii="Arial" w:hAnsi="Arial" w:cs="Arial"/>
        </w:rPr>
        <w:t xml:space="preserve">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D55E2D" w:rsidP="00D55E2D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POBI TRADE d.o.o., Zagreb</w:t>
      </w:r>
      <w:r>
        <w:rPr>
          <w:rFonts w:ascii="Arial" w:hAnsi="Arial" w:cs="Arial"/>
        </w:rPr>
        <w:t xml:space="preserve"> čija tražbina je osporena u cijelosti u iznosu od 34,34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POBI TRADE</w:t>
      </w:r>
      <w:r w:rsidRPr="004054B5">
        <w:rPr>
          <w:rFonts w:ascii="Arial" w:hAnsi="Arial" w:cs="Arial"/>
        </w:rPr>
        <w:t xml:space="preserve">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D55E2D" w:rsidP="00D55E2D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DUBRAVKO PODHRAŠKI, vl. EL-POD, obrt za izvođenje elektroinstalacija, Zagreb</w:t>
      </w:r>
      <w:r>
        <w:rPr>
          <w:rFonts w:ascii="Arial" w:hAnsi="Arial" w:cs="Arial"/>
        </w:rPr>
        <w:t xml:space="preserve"> čija tražbina je osporena u cijelosti u iznosu od 700,00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4054B5">
        <w:rPr>
          <w:rFonts w:ascii="Arial" w:hAnsi="Arial" w:cs="Arial"/>
        </w:rPr>
        <w:t xml:space="preserve">DUBRAVKO PODHRAŠKI, vl. EL-POD, obrt za izvođenje elektroinstalacija, Zagreb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D55E2D" w:rsidP="00D55E2D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PORSCHE INTER AUTO d.o.o., Zagreb</w:t>
      </w:r>
      <w:r>
        <w:rPr>
          <w:rFonts w:ascii="Arial" w:hAnsi="Arial" w:cs="Arial"/>
        </w:rPr>
        <w:t xml:space="preserve"> čija tražbina je osporena u cijelosti u iznosu od 1.125,00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4054B5">
        <w:rPr>
          <w:rFonts w:ascii="Arial" w:hAnsi="Arial" w:cs="Arial"/>
        </w:rPr>
        <w:t xml:space="preserve">PORSCHE INTER AUTO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D55E2D" w:rsidP="00D55E2D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PORSCHE LEASING d.o.o., Zagreb</w:t>
      </w:r>
      <w:r>
        <w:rPr>
          <w:rFonts w:ascii="Arial" w:hAnsi="Arial" w:cs="Arial"/>
        </w:rPr>
        <w:t xml:space="preserve"> čija tražbina je osporena u cijelosti u iznosu od 5.000,00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4054B5">
        <w:rPr>
          <w:rFonts w:ascii="Arial" w:hAnsi="Arial" w:cs="Arial"/>
        </w:rPr>
        <w:t xml:space="preserve">PORSCHE </w:t>
      </w:r>
      <w:r>
        <w:rPr>
          <w:rFonts w:ascii="Arial" w:hAnsi="Arial" w:cs="Arial"/>
        </w:rPr>
        <w:t>LEASING</w:t>
      </w:r>
      <w:r w:rsidRPr="004054B5">
        <w:rPr>
          <w:rFonts w:ascii="Arial" w:hAnsi="Arial" w:cs="Arial"/>
        </w:rPr>
        <w:t xml:space="preserve">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D55E2D" w:rsidP="00D55E2D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PRO SPORT 98 d.o.o., Zagreb</w:t>
      </w:r>
      <w:r>
        <w:rPr>
          <w:rFonts w:ascii="Arial" w:hAnsi="Arial" w:cs="Arial"/>
        </w:rPr>
        <w:t xml:space="preserve"> čija tražbina je osporena u cijelosti u iznosu od 384,30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PRO SPORT 98</w:t>
      </w:r>
      <w:r w:rsidRPr="004054B5">
        <w:rPr>
          <w:rFonts w:ascii="Arial" w:hAnsi="Arial" w:cs="Arial"/>
        </w:rPr>
        <w:t xml:space="preserve">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4054B5" w:rsidP="004054B5" w:rsidRDefault="004054B5">
      <w:pPr>
        <w:jc w:val="both"/>
        <w:rPr>
          <w:rFonts w:ascii="Arial" w:hAnsi="Arial" w:cs="Arial"/>
        </w:rPr>
      </w:pPr>
    </w:p>
    <w:p w:rsidR="004054B5" w:rsidP="004054B5" w:rsidRDefault="004054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227382" w:rsidP="004054B5" w:rsidRDefault="00227382">
      <w:pPr>
        <w:jc w:val="both"/>
        <w:rPr>
          <w:rFonts w:ascii="Arial" w:hAnsi="Arial" w:cs="Arial"/>
        </w:rPr>
      </w:pPr>
    </w:p>
    <w:p w:rsidR="00D55E2D" w:rsidP="00D55E2D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RAIFFEISENBANK AUSTRIA d.d, Zagreb</w:t>
      </w:r>
      <w:r>
        <w:rPr>
          <w:rFonts w:ascii="Arial" w:hAnsi="Arial" w:cs="Arial"/>
        </w:rPr>
        <w:t xml:space="preserve"> čija tražbina je osporena u cijelosti u iznosu od 200,00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227382">
        <w:rPr>
          <w:rFonts w:ascii="Arial" w:hAnsi="Arial" w:cs="Arial"/>
        </w:rPr>
        <w:t xml:space="preserve">RAIFFEISENBANK AUSTRIA d.d, Zagreb </w:t>
      </w:r>
      <w:r>
        <w:rPr>
          <w:rFonts w:ascii="Arial" w:hAnsi="Arial" w:cs="Arial"/>
        </w:rPr>
        <w:t xml:space="preserve">nema ovršnu ispravu za prijavljenu tražbinu.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D55E2D" w:rsidP="00D55E2D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RADIO 101 d.o.o., Zagreb</w:t>
      </w:r>
      <w:r>
        <w:rPr>
          <w:rFonts w:ascii="Arial" w:hAnsi="Arial" w:cs="Arial"/>
        </w:rPr>
        <w:t xml:space="preserve"> čija tražbina je osporena u cijelosti u iznosu od 6.743,74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RADIO 101 d.o.o.</w:t>
      </w:r>
      <w:r w:rsidRPr="00227382">
        <w:rPr>
          <w:rFonts w:ascii="Arial" w:hAnsi="Arial" w:cs="Arial"/>
        </w:rPr>
        <w:t xml:space="preserve">, Zagreb </w:t>
      </w:r>
      <w:r>
        <w:rPr>
          <w:rFonts w:ascii="Arial" w:hAnsi="Arial" w:cs="Arial"/>
        </w:rPr>
        <w:t xml:space="preserve">nema ovršnu ispravu za prijavljenu tražbinu.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D55E2D" w:rsidP="00D55E2D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SAMOPOSLUŽNI APARATI ZAGREB d.o.o., Zagreb</w:t>
      </w:r>
      <w:r>
        <w:rPr>
          <w:rFonts w:ascii="Arial" w:hAnsi="Arial" w:cs="Arial"/>
        </w:rPr>
        <w:t xml:space="preserve"> čija tražbina je osporena u cijelosti u iznosu od 132,50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227382">
        <w:rPr>
          <w:rFonts w:ascii="Arial" w:hAnsi="Arial" w:cs="Arial"/>
        </w:rPr>
        <w:t xml:space="preserve">SAMOPOSLUŽNI APARATI ZAGREB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D55E2D" w:rsidP="00D55E2D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NENAD STOJANOV, vl. obrt za prijevoz i usluge, Zagreb</w:t>
      </w:r>
      <w:r>
        <w:rPr>
          <w:rFonts w:ascii="Arial" w:hAnsi="Arial" w:cs="Arial"/>
        </w:rPr>
        <w:t xml:space="preserve"> čija tražbina je osporena u cijelosti u iznosu od 500,00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227382">
        <w:rPr>
          <w:rFonts w:ascii="Arial" w:hAnsi="Arial" w:cs="Arial"/>
        </w:rPr>
        <w:t xml:space="preserve">NENAD STOJANOV, vl. obrt za prijevoz i usluge, Zagreb </w:t>
      </w:r>
      <w:r>
        <w:rPr>
          <w:rFonts w:ascii="Arial" w:hAnsi="Arial" w:cs="Arial"/>
        </w:rPr>
        <w:t xml:space="preserve">nema ovršnu ispravu za prijavljenu tražbinu.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D55E2D" w:rsidP="00D55E2D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SUPERIOR OPREMA d.o.o., Zagreb</w:t>
      </w:r>
      <w:r>
        <w:rPr>
          <w:rFonts w:ascii="Arial" w:hAnsi="Arial" w:cs="Arial"/>
        </w:rPr>
        <w:t xml:space="preserve"> čija tražbina je osporena u cijelosti u iznosu od 875,00 kn od strane dužnika i povjerenika, nije pristupio na današnje ročište. Dužnik i povjerenik ustraju kod osporavanja tražbine ovog vjerovnika u cijelosti jer da </w:t>
      </w:r>
      <w:r>
        <w:rPr>
          <w:rFonts w:ascii="Arial" w:hAnsi="Arial" w:cs="Arial"/>
        </w:rPr>
        <w:lastRenderedPageBreak/>
        <w:t xml:space="preserve">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227382">
        <w:rPr>
          <w:rFonts w:ascii="Arial" w:hAnsi="Arial" w:cs="Arial"/>
        </w:rPr>
        <w:t xml:space="preserve">SUPERIOR OPREMA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D55E2D" w:rsidP="00D55E2D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ZDENKO ŠEMBER, vl. poljoprivredno gospodarstvo ŠEMBER, Pavlovčani</w:t>
      </w:r>
      <w:r>
        <w:rPr>
          <w:rFonts w:ascii="Arial" w:hAnsi="Arial" w:cs="Arial"/>
        </w:rPr>
        <w:t xml:space="preserve"> čija tražbina je osporena u cijelosti u iznosu od 2.386,25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227382">
        <w:rPr>
          <w:rFonts w:ascii="Arial" w:hAnsi="Arial" w:cs="Arial"/>
        </w:rPr>
        <w:t xml:space="preserve">ZDENKO ŠEMBER, vl. poljoprivredno gospodarstvo ŠEMBER, Pavlovčani </w:t>
      </w:r>
      <w:r>
        <w:rPr>
          <w:rFonts w:ascii="Arial" w:hAnsi="Arial" w:cs="Arial"/>
        </w:rPr>
        <w:t xml:space="preserve">nema ovršnu ispravu za prijavljenu tražbinu.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D55E2D" w:rsidP="00D55E2D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VATROKONTROL j.d.o.o. za usluge, Zagreb</w:t>
      </w:r>
      <w:r>
        <w:rPr>
          <w:rFonts w:ascii="Arial" w:hAnsi="Arial" w:cs="Arial"/>
        </w:rPr>
        <w:t xml:space="preserve"> čija tražbina je osporena u cijelosti u iznosu od 162,50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227382">
        <w:rPr>
          <w:rFonts w:ascii="Arial" w:hAnsi="Arial" w:cs="Arial"/>
        </w:rPr>
        <w:t xml:space="preserve">VATROKONTROL j.d.o.o. za usluge, Zagreb </w:t>
      </w:r>
      <w:r>
        <w:rPr>
          <w:rFonts w:ascii="Arial" w:hAnsi="Arial" w:cs="Arial"/>
        </w:rPr>
        <w:t xml:space="preserve">nema ovršnu ispravu za prijavljenu tražbinu.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D55E2D" w:rsidP="00D55E2D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TOMISLAV VEROVIĆ, vl. STRAKLARSKA RADIONA VEROVIĆ, obrt za proizvodnju i usluge, Dugo Selo</w:t>
      </w:r>
      <w:r>
        <w:rPr>
          <w:rFonts w:ascii="Arial" w:hAnsi="Arial" w:cs="Arial"/>
        </w:rPr>
        <w:t xml:space="preserve"> čija tražbina je osporena u cijelosti u iznosu od 111,54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227382">
        <w:rPr>
          <w:rFonts w:ascii="Arial" w:hAnsi="Arial" w:cs="Arial"/>
        </w:rPr>
        <w:t xml:space="preserve">TOMISLAV VEROVIĆ, vl. STRAKLARSKA RADIONA VEROVIĆ, obrt za proizvodnju i usluge, Dugo Selo </w:t>
      </w:r>
      <w:r>
        <w:rPr>
          <w:rFonts w:ascii="Arial" w:hAnsi="Arial" w:cs="Arial"/>
        </w:rPr>
        <w:t xml:space="preserve">nema ovršnu ispravu za prijavljenu tražbinu.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D55E2D" w:rsidP="00D55E2D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VINO d.o.o., Zagreb</w:t>
      </w:r>
      <w:r>
        <w:rPr>
          <w:rFonts w:ascii="Arial" w:hAnsi="Arial" w:cs="Arial"/>
        </w:rPr>
        <w:t xml:space="preserve"> čija tražbina je osporena u cijelosti u iznosu od 816,00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VINO d.o.o., Zagreb</w:t>
      </w:r>
      <w:r w:rsidRPr="00227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nema ovršnu ispravu za prijavljenu tražbinu.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D55E2D" w:rsidP="00D55E2D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VIVAT FINA VINA d.o.o., Zagreb</w:t>
      </w:r>
      <w:r>
        <w:rPr>
          <w:rFonts w:ascii="Arial" w:hAnsi="Arial" w:cs="Arial"/>
        </w:rPr>
        <w:t xml:space="preserve"> čija tražbina je osporena u cijelosti u iznosu od 1.145,00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Vjerovnik </w:t>
      </w:r>
      <w:r w:rsidRPr="00227382">
        <w:rPr>
          <w:rFonts w:ascii="Arial" w:hAnsi="Arial" w:cs="Arial"/>
        </w:rPr>
        <w:t xml:space="preserve">VIVAT FINA VINA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D55E2D" w:rsidP="00D55E2D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WOLT ZAGREB d.o.o., Zagreb</w:t>
      </w:r>
      <w:r>
        <w:rPr>
          <w:rFonts w:ascii="Arial" w:hAnsi="Arial" w:cs="Arial"/>
        </w:rPr>
        <w:t xml:space="preserve"> čija tražbina je osporena u cijelosti u iznosu od 603,05 kn od strane dužnika i povjerenika, nije pristupio na današnje ročište. Dužnik i povjerenik ustraju kod osporavanja tražbine ovog vjerovnika u cijelosti jer da je navedena tražbina podmirena u cijelosti </w:t>
      </w:r>
      <w:r w:rsidR="00D55E2D">
        <w:rPr>
          <w:rFonts w:ascii="Arial" w:hAnsi="Arial" w:cs="Arial"/>
        </w:rPr>
        <w:t xml:space="preserve">prije podnošenja prijedloga za otvaranje predstečajnog postupka.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WOLT ZAGREB</w:t>
      </w:r>
      <w:r w:rsidRPr="00227382">
        <w:rPr>
          <w:rFonts w:ascii="Arial" w:hAnsi="Arial" w:cs="Arial"/>
        </w:rPr>
        <w:t xml:space="preserve"> d.o.o., Zagreb </w:t>
      </w:r>
      <w:r>
        <w:rPr>
          <w:rFonts w:ascii="Arial" w:hAnsi="Arial" w:cs="Arial"/>
        </w:rPr>
        <w:t xml:space="preserve">nema ovršnu ispravu za prijavljenu tražbinu. 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DF5505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 w:rsidR="009E6B3A">
        <w:rPr>
          <w:rFonts w:ascii="Arial" w:hAnsi="Arial" w:cs="Arial"/>
          <w:b/>
        </w:rPr>
        <w:t>ZAVOD ZA VJEŠTAČENJE, PROFESIONALNU REHABILITACIJU I ZAPOŠLJAVANJE OSOBA S INVALIDITETOM</w:t>
      </w:r>
      <w:r>
        <w:rPr>
          <w:rFonts w:ascii="Arial" w:hAnsi="Arial" w:cs="Arial"/>
          <w:b/>
        </w:rPr>
        <w:t>, Zagreb</w:t>
      </w:r>
      <w:r>
        <w:rPr>
          <w:rFonts w:ascii="Arial" w:hAnsi="Arial" w:cs="Arial"/>
        </w:rPr>
        <w:t xml:space="preserve"> čija tražbina je osporena u cijelosti u iznosu od </w:t>
      </w:r>
      <w:r w:rsidR="009E6B3A">
        <w:rPr>
          <w:rFonts w:ascii="Arial" w:hAnsi="Arial" w:cs="Arial"/>
        </w:rPr>
        <w:t>41.252,55</w:t>
      </w:r>
      <w:r>
        <w:rPr>
          <w:rFonts w:ascii="Arial" w:hAnsi="Arial" w:cs="Arial"/>
        </w:rPr>
        <w:t xml:space="preserve"> kn od strane dužnika i povjerenika, nije pristupio na današnje ročište. </w:t>
      </w:r>
    </w:p>
    <w:p w:rsidR="00DF5505" w:rsidP="00227382" w:rsidRDefault="00DF5505">
      <w:pPr>
        <w:jc w:val="both"/>
        <w:rPr>
          <w:rFonts w:ascii="Arial" w:hAnsi="Arial" w:cs="Arial"/>
        </w:rPr>
      </w:pPr>
    </w:p>
    <w:p w:rsidR="00DF5505" w:rsidP="00227382" w:rsidRDefault="00DF55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Punomoćnica d</w:t>
      </w:r>
      <w:r w:rsidR="00227382">
        <w:rPr>
          <w:rFonts w:ascii="Arial" w:hAnsi="Arial" w:cs="Arial"/>
        </w:rPr>
        <w:t>užnik</w:t>
      </w:r>
      <w:r>
        <w:rPr>
          <w:rFonts w:ascii="Arial" w:hAnsi="Arial" w:cs="Arial"/>
        </w:rPr>
        <w:t xml:space="preserve">a ustraje kod osporavanja cjelokupno prijavljene tražbine </w:t>
      </w:r>
      <w:r w:rsidR="00227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 iznosu od 41.252,55 kn.</w:t>
      </w:r>
    </w:p>
    <w:p w:rsidR="00DF5505" w:rsidP="00227382" w:rsidRDefault="00DF5505">
      <w:pPr>
        <w:jc w:val="both"/>
        <w:rPr>
          <w:rFonts w:ascii="Arial" w:hAnsi="Arial" w:cs="Arial"/>
        </w:rPr>
      </w:pPr>
    </w:p>
    <w:p w:rsidR="00DF5505" w:rsidP="00227382" w:rsidRDefault="00DF55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Međutim po</w:t>
      </w:r>
      <w:r w:rsidR="00227382">
        <w:rPr>
          <w:rFonts w:ascii="Arial" w:hAnsi="Arial" w:cs="Arial"/>
        </w:rPr>
        <w:t xml:space="preserve">vjerenik </w:t>
      </w:r>
      <w:r>
        <w:rPr>
          <w:rFonts w:ascii="Arial" w:hAnsi="Arial" w:cs="Arial"/>
        </w:rPr>
        <w:t xml:space="preserve">nakon što je izvršio uvid u prijavu tražbine ovog vjerovnika je utvrdio da vjerovnik ima ovršnu ispravu za iznos </w:t>
      </w:r>
      <w:r w:rsidR="0010747D">
        <w:rPr>
          <w:rFonts w:ascii="Arial" w:hAnsi="Arial" w:cs="Arial"/>
        </w:rPr>
        <w:t>33.089,24</w:t>
      </w:r>
      <w:r>
        <w:rPr>
          <w:rFonts w:ascii="Arial" w:hAnsi="Arial" w:cs="Arial"/>
        </w:rPr>
        <w:t xml:space="preserve"> kn,</w:t>
      </w:r>
      <w:r w:rsidR="0010747D">
        <w:rPr>
          <w:rFonts w:ascii="Arial" w:hAnsi="Arial" w:cs="Arial"/>
        </w:rPr>
        <w:t xml:space="preserve"> od čega se iznos od 27.352,77 kn odnosi na glavnicu, a iznos od 5.736,47 kn na pripadajuće kamate i to sve do dana otvaranja predstečajnog postupka,</w:t>
      </w:r>
      <w:r>
        <w:rPr>
          <w:rFonts w:ascii="Arial" w:hAnsi="Arial" w:cs="Arial"/>
        </w:rPr>
        <w:t xml:space="preserve"> slijedom čega da navedeni iznos priznaje i u tom dijelu otklanja osporavanje</w:t>
      </w:r>
      <w:r w:rsidR="0010747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dok ustraje kod osporavanja </w:t>
      </w:r>
      <w:r w:rsidR="0010747D">
        <w:rPr>
          <w:rFonts w:ascii="Arial" w:hAnsi="Arial" w:cs="Arial"/>
        </w:rPr>
        <w:t xml:space="preserve">razlike do </w:t>
      </w:r>
      <w:r>
        <w:rPr>
          <w:rFonts w:ascii="Arial" w:hAnsi="Arial" w:cs="Arial"/>
        </w:rPr>
        <w:t xml:space="preserve">iznosa od </w:t>
      </w:r>
      <w:r w:rsidR="0010747D">
        <w:rPr>
          <w:rFonts w:ascii="Arial" w:hAnsi="Arial" w:cs="Arial"/>
        </w:rPr>
        <w:t>41.252,55</w:t>
      </w:r>
      <w:r>
        <w:rPr>
          <w:rFonts w:ascii="Arial" w:hAnsi="Arial" w:cs="Arial"/>
        </w:rPr>
        <w:t xml:space="preserve"> kn</w:t>
      </w:r>
      <w:r w:rsidR="0010747D">
        <w:rPr>
          <w:rFonts w:ascii="Arial" w:hAnsi="Arial" w:cs="Arial"/>
        </w:rPr>
        <w:t xml:space="preserve"> odnosno osporava 8.163,31 kn,</w:t>
      </w:r>
      <w:r>
        <w:rPr>
          <w:rFonts w:ascii="Arial" w:hAnsi="Arial" w:cs="Arial"/>
        </w:rPr>
        <w:t xml:space="preserve"> jer </w:t>
      </w:r>
      <w:r w:rsidR="0010747D">
        <w:rPr>
          <w:rFonts w:ascii="Arial" w:hAnsi="Arial" w:cs="Arial"/>
        </w:rPr>
        <w:t xml:space="preserve">da </w:t>
      </w:r>
      <w:r>
        <w:rPr>
          <w:rFonts w:ascii="Arial" w:hAnsi="Arial" w:cs="Arial"/>
        </w:rPr>
        <w:t>za navedeni iznos ne postoji ovršna isprava.</w:t>
      </w:r>
    </w:p>
    <w:p w:rsidRPr="009E6B3A"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 w:rsidRPr="009E6B3A">
        <w:rPr>
          <w:rFonts w:ascii="Arial" w:hAnsi="Arial" w:cs="Arial"/>
        </w:rPr>
        <w:t xml:space="preserve">Vjerovnik </w:t>
      </w:r>
      <w:r w:rsidRPr="009E6B3A" w:rsidR="009E6B3A">
        <w:rPr>
          <w:rFonts w:ascii="Arial" w:hAnsi="Arial" w:cs="Arial"/>
        </w:rPr>
        <w:t xml:space="preserve">ZAVOD ZA VJEŠTAČENJE, PROFESIONALNU REHABILITACIJU I ZAPOŠLJAVANJE OSOBA S INVALIDITETOM, Zagreb </w:t>
      </w:r>
      <w:r w:rsidRPr="00DF5505" w:rsidR="00B24470">
        <w:rPr>
          <w:rFonts w:ascii="Arial" w:hAnsi="Arial" w:cs="Arial"/>
        </w:rPr>
        <w:t xml:space="preserve">ima </w:t>
      </w:r>
      <w:r w:rsidRPr="00DF5505">
        <w:rPr>
          <w:rFonts w:ascii="Arial" w:hAnsi="Arial" w:cs="Arial"/>
        </w:rPr>
        <w:t xml:space="preserve">ovršnu </w:t>
      </w:r>
      <w:r>
        <w:rPr>
          <w:rFonts w:ascii="Arial" w:hAnsi="Arial" w:cs="Arial"/>
        </w:rPr>
        <w:t>i</w:t>
      </w:r>
      <w:r w:rsidR="00DF5505">
        <w:rPr>
          <w:rFonts w:ascii="Arial" w:hAnsi="Arial" w:cs="Arial"/>
        </w:rPr>
        <w:t>spravu za prijavljenu tražbinu</w:t>
      </w:r>
      <w:r w:rsidR="0010747D">
        <w:rPr>
          <w:rFonts w:ascii="Arial" w:hAnsi="Arial" w:cs="Arial"/>
        </w:rPr>
        <w:t xml:space="preserve"> u iznosu od 27.352,77 kn uvećano za pripadajuće kamate u iznosu od 5.736,47 kn, što ukupno iznosi 33.089,24 kn.</w:t>
      </w:r>
    </w:p>
    <w:p w:rsidR="00227382" w:rsidP="00227382" w:rsidRDefault="00227382">
      <w:pPr>
        <w:jc w:val="both"/>
        <w:rPr>
          <w:rFonts w:ascii="Arial" w:hAnsi="Arial" w:cs="Arial"/>
        </w:rPr>
      </w:pPr>
    </w:p>
    <w:p w:rsidR="00227382" w:rsidP="00227382" w:rsidRDefault="002273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</w:t>
      </w:r>
      <w:r w:rsidR="0010747D">
        <w:rPr>
          <w:rFonts w:ascii="Arial" w:hAnsi="Arial" w:cs="Arial"/>
        </w:rPr>
        <w:t>, jer je dužnik u cijelosti ustrajao kod osporavanja</w:t>
      </w:r>
      <w:r>
        <w:rPr>
          <w:rFonts w:ascii="Arial" w:hAnsi="Arial" w:cs="Arial"/>
        </w:rPr>
        <w:t xml:space="preserve">. </w:t>
      </w:r>
    </w:p>
    <w:p w:rsidR="009E6B3A" w:rsidP="00227382" w:rsidRDefault="009E6B3A">
      <w:pPr>
        <w:jc w:val="both"/>
        <w:rPr>
          <w:rFonts w:ascii="Arial" w:hAnsi="Arial" w:cs="Arial"/>
        </w:rPr>
      </w:pPr>
    </w:p>
    <w:p w:rsidR="00E132FD" w:rsidP="009E6B3A" w:rsidRDefault="009E6B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ZAGREBAČKI HOLDING d.o.o., Zagreb</w:t>
      </w:r>
      <w:r>
        <w:rPr>
          <w:rFonts w:ascii="Arial" w:hAnsi="Arial" w:cs="Arial"/>
        </w:rPr>
        <w:t xml:space="preserve"> čija tražbina je djelomično  osporena u iznosu od 13.498,38 kn od strane dužnika i povjerenika, nije pristupio na današnje ročište. Dužnik i povjerenik ustraju kod </w:t>
      </w:r>
      <w:r w:rsidR="00E132FD">
        <w:rPr>
          <w:rFonts w:ascii="Arial" w:hAnsi="Arial" w:cs="Arial"/>
        </w:rPr>
        <w:t xml:space="preserve">djelomičnog </w:t>
      </w:r>
      <w:r>
        <w:rPr>
          <w:rFonts w:ascii="Arial" w:hAnsi="Arial" w:cs="Arial"/>
        </w:rPr>
        <w:t xml:space="preserve">osporavanja tražbine ovog vjerovnika jer da </w:t>
      </w:r>
      <w:r w:rsidR="00E132FD">
        <w:rPr>
          <w:rFonts w:ascii="Arial" w:hAnsi="Arial" w:cs="Arial"/>
        </w:rPr>
        <w:t xml:space="preserve">se osporeni dio odnosi na obračunate kamate koje dužnik i povjerenik ne priznaju. </w:t>
      </w:r>
    </w:p>
    <w:p w:rsidR="00E132FD" w:rsidP="009E6B3A" w:rsidRDefault="00E132FD">
      <w:pPr>
        <w:jc w:val="both"/>
        <w:rPr>
          <w:rFonts w:ascii="Arial" w:hAnsi="Arial" w:cs="Arial"/>
        </w:rPr>
      </w:pPr>
    </w:p>
    <w:p w:rsidR="009E6B3A" w:rsidP="009E6B3A" w:rsidRDefault="009E6B3A">
      <w:pPr>
        <w:jc w:val="both"/>
        <w:rPr>
          <w:rFonts w:ascii="Arial" w:hAnsi="Arial" w:cs="Arial"/>
        </w:rPr>
      </w:pPr>
      <w:r w:rsidRPr="009E6B3A">
        <w:rPr>
          <w:rFonts w:ascii="Arial" w:hAnsi="Arial" w:cs="Arial"/>
        </w:rPr>
        <w:t xml:space="preserve">Vjerovnik </w:t>
      </w:r>
      <w:r w:rsidRPr="00E132FD" w:rsidR="00E132FD">
        <w:rPr>
          <w:rFonts w:ascii="Arial" w:hAnsi="Arial" w:cs="Arial"/>
        </w:rPr>
        <w:t xml:space="preserve">ZAGREBAČKI HOLDING d.o.o., Zagreb </w:t>
      </w:r>
      <w:r w:rsidRPr="0010747D">
        <w:rPr>
          <w:rFonts w:ascii="Arial" w:hAnsi="Arial" w:cs="Arial"/>
        </w:rPr>
        <w:t>nema</w:t>
      </w:r>
      <w:r w:rsidRPr="00E132FD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ovršnu ispravu za </w:t>
      </w:r>
      <w:r w:rsidR="00B24470">
        <w:rPr>
          <w:rFonts w:ascii="Arial" w:hAnsi="Arial" w:cs="Arial"/>
        </w:rPr>
        <w:t xml:space="preserve">osporeni iznos tražbine. </w:t>
      </w:r>
      <w:r>
        <w:rPr>
          <w:rFonts w:ascii="Arial" w:hAnsi="Arial" w:cs="Arial"/>
        </w:rPr>
        <w:t xml:space="preserve"> </w:t>
      </w:r>
    </w:p>
    <w:p w:rsidR="009E6B3A" w:rsidP="009E6B3A" w:rsidRDefault="009E6B3A">
      <w:pPr>
        <w:jc w:val="both"/>
        <w:rPr>
          <w:rFonts w:ascii="Arial" w:hAnsi="Arial" w:cs="Arial"/>
        </w:rPr>
      </w:pPr>
    </w:p>
    <w:p w:rsidR="009E6B3A" w:rsidP="009E6B3A" w:rsidRDefault="009E6B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Osporavanje nije otklonjeno. </w:t>
      </w:r>
    </w:p>
    <w:p w:rsidR="009E6B3A" w:rsidP="00227382" w:rsidRDefault="009E6B3A">
      <w:pPr>
        <w:jc w:val="both"/>
        <w:rPr>
          <w:rFonts w:ascii="Arial" w:hAnsi="Arial" w:cs="Arial"/>
        </w:rPr>
      </w:pPr>
    </w:p>
    <w:p w:rsidR="00430F8D" w:rsidP="00430F8D" w:rsidRDefault="00E132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</w:t>
      </w:r>
      <w:r w:rsidRPr="008B15B9">
        <w:rPr>
          <w:rFonts w:ascii="Arial" w:hAnsi="Arial" w:cs="Arial"/>
          <w:b/>
        </w:rPr>
        <w:t xml:space="preserve">vjerovnik </w:t>
      </w:r>
      <w:r>
        <w:rPr>
          <w:rFonts w:ascii="Arial" w:hAnsi="Arial" w:cs="Arial"/>
          <w:b/>
        </w:rPr>
        <w:t>ZAVOD ZA JAVNO ZDRAVSTVO KARLOVAČKE ŽUPANIJE, Karlovac</w:t>
      </w:r>
      <w:r>
        <w:rPr>
          <w:rFonts w:ascii="Arial" w:hAnsi="Arial" w:cs="Arial"/>
        </w:rPr>
        <w:t xml:space="preserve"> čija tražbina je osporena u cijelosti u iznosu od 225,71 kn od strane dužnika i povjerenika, nije pristupio na današnje ročište. Dužnik i povjerenik ustraju kod osporavanja tražbine ovog vjerovnika u cijelosti jer da je navedena tražbina podmirena u cijelosti </w:t>
      </w:r>
      <w:r w:rsidR="00430F8D">
        <w:rPr>
          <w:rFonts w:ascii="Arial" w:hAnsi="Arial" w:cs="Arial"/>
        </w:rPr>
        <w:t xml:space="preserve">prije podnošenja prijedloga za otvaranje predstečajnog postupka. </w:t>
      </w:r>
    </w:p>
    <w:p w:rsidR="00E132FD" w:rsidP="00E132FD" w:rsidRDefault="00E132FD">
      <w:pPr>
        <w:jc w:val="both"/>
        <w:rPr>
          <w:rFonts w:ascii="Arial" w:hAnsi="Arial" w:cs="Arial"/>
        </w:rPr>
      </w:pPr>
    </w:p>
    <w:p w:rsidR="00E132FD" w:rsidP="00E132FD" w:rsidRDefault="00E132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</w:t>
      </w:r>
      <w:r w:rsidRPr="00E132FD">
        <w:rPr>
          <w:rFonts w:ascii="Arial" w:hAnsi="Arial" w:cs="Arial"/>
        </w:rPr>
        <w:t>ZAVOD ZA JAVN</w:t>
      </w:r>
      <w:r>
        <w:rPr>
          <w:rFonts w:ascii="Arial" w:hAnsi="Arial" w:cs="Arial"/>
        </w:rPr>
        <w:t>O ZDRAVSTVO KARLOVAČKE ŽUPANIJE,</w:t>
      </w:r>
      <w:r w:rsidRPr="00E132FD">
        <w:rPr>
          <w:rFonts w:ascii="Arial" w:hAnsi="Arial" w:cs="Arial"/>
        </w:rPr>
        <w:t xml:space="preserve"> Karlovac </w:t>
      </w:r>
      <w:r>
        <w:rPr>
          <w:rFonts w:ascii="Arial" w:hAnsi="Arial" w:cs="Arial"/>
        </w:rPr>
        <w:t xml:space="preserve">nema ovršnu ispravu za prijavljenu tražbinu. </w:t>
      </w:r>
    </w:p>
    <w:p w:rsidR="00E132FD" w:rsidP="00E132FD" w:rsidRDefault="00E132FD">
      <w:pPr>
        <w:jc w:val="both"/>
        <w:rPr>
          <w:rFonts w:ascii="Arial" w:hAnsi="Arial" w:cs="Arial"/>
        </w:rPr>
      </w:pPr>
    </w:p>
    <w:p w:rsidR="00E132FD" w:rsidP="00E132FD" w:rsidRDefault="00E132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Osporavanje nije otklonjeno.</w:t>
      </w:r>
    </w:p>
    <w:p w:rsidR="00596CA1" w:rsidP="00227382" w:rsidRDefault="00596CA1">
      <w:pPr>
        <w:jc w:val="both"/>
        <w:rPr>
          <w:rFonts w:ascii="Arial" w:hAnsi="Arial" w:cs="Arial"/>
        </w:rPr>
      </w:pPr>
    </w:p>
    <w:p w:rsidRPr="00596CA1" w:rsidR="0087205F" w:rsidP="0087205F" w:rsidRDefault="0087205F">
      <w:pPr>
        <w:jc w:val="both"/>
        <w:rPr>
          <w:rFonts w:ascii="Arial" w:hAnsi="Arial" w:cs="Arial"/>
        </w:rPr>
      </w:pPr>
      <w:r w:rsidRPr="00596CA1">
        <w:rPr>
          <w:rFonts w:ascii="Arial" w:hAnsi="Arial" w:cs="Arial"/>
        </w:rPr>
        <w:t>Utvrđuje se da nitko od vjerovnika nije osporio tražbinu drugog vjerovnika, a sukladno odredbi čl. 42. st. 1.  Stečajnog zakona.</w:t>
      </w:r>
    </w:p>
    <w:p w:rsidRPr="0087205F" w:rsidR="0087205F" w:rsidP="0087205F" w:rsidRDefault="0087205F">
      <w:pPr>
        <w:jc w:val="both"/>
        <w:rPr>
          <w:rFonts w:ascii="Arial" w:hAnsi="Arial" w:cs="Arial"/>
          <w:color w:val="FF0000"/>
        </w:rPr>
      </w:pPr>
    </w:p>
    <w:p w:rsidR="0087205F" w:rsidP="0087205F" w:rsidRDefault="0087205F">
      <w:pPr>
        <w:jc w:val="both"/>
        <w:rPr>
          <w:rFonts w:ascii="Arial" w:hAnsi="Arial" w:cs="Arial"/>
        </w:rPr>
      </w:pPr>
      <w:r w:rsidRPr="00430F8D">
        <w:rPr>
          <w:rFonts w:ascii="Arial" w:hAnsi="Arial" w:cs="Arial"/>
        </w:rPr>
        <w:t>Utvrđuje se da nije pristigla nijedna prij</w:t>
      </w:r>
      <w:r w:rsidRPr="00430F8D" w:rsidR="005B17AE">
        <w:rPr>
          <w:rFonts w:ascii="Arial" w:hAnsi="Arial" w:cs="Arial"/>
        </w:rPr>
        <w:t>ava razlučnog prava vjerovnika.</w:t>
      </w:r>
    </w:p>
    <w:p w:rsidR="00A44A7F" w:rsidP="0087205F" w:rsidRDefault="00A44A7F">
      <w:pPr>
        <w:jc w:val="both"/>
        <w:rPr>
          <w:rFonts w:ascii="Arial" w:hAnsi="Arial" w:cs="Arial"/>
        </w:rPr>
      </w:pPr>
    </w:p>
    <w:p w:rsidRPr="00430F8D" w:rsidR="00A44A7F" w:rsidP="0087205F" w:rsidRDefault="00A44A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Zz vjerovnika Republike Hrvatske, Ministarstva financija, Porezne uprave ističe da u ovom postupku za Republiku Hrvatsku treba označavati OIB Republike Hrvatske,a ne OIB Ministarstva financija, Porezne uprave, a OIB RH je 52634238587, slijedom čega predlaže u rješenju o utvrđenim i osporenim tražbinama kao i u daljnjem tijeku postupka za ovog vjerovnika označavati kao OIB: 52634238587.</w:t>
      </w:r>
    </w:p>
    <w:p w:rsidR="00430F8D" w:rsidP="0094701D" w:rsidRDefault="00430F8D">
      <w:pPr>
        <w:jc w:val="both"/>
        <w:rPr>
          <w:rFonts w:ascii="Arial" w:hAnsi="Arial" w:cs="Arial"/>
        </w:rPr>
      </w:pPr>
    </w:p>
    <w:p w:rsidRPr="00430F8D" w:rsidR="00430F8D" w:rsidP="00430F8D" w:rsidRDefault="00430F8D">
      <w:pPr>
        <w:jc w:val="both"/>
        <w:rPr>
          <w:rFonts w:ascii="Arial" w:hAnsi="Arial" w:cs="Arial"/>
        </w:rPr>
      </w:pPr>
      <w:r w:rsidRPr="00430F8D">
        <w:rPr>
          <w:rFonts w:ascii="Arial" w:hAnsi="Arial" w:cs="Arial"/>
        </w:rPr>
        <w:t xml:space="preserve">Uzimajući u obzir prijavljene tražbine iz prijedloga dužnika, prijavljene tražbine vjerovnika, očitovanja dužnika i povjerenika o prijavljenim tražbinama vjerovnika, te punomoćnika dužnika i povjerenika sa današnjeg ročišta te punomoćnika vjerovnika, sud će sukladno odredbi čl. 50. st. 1. Stečajnog zakona naknadno u pisanom obliku donijeti rješenje o utvrđenim i osporenim tražbinama. </w:t>
      </w:r>
    </w:p>
    <w:p w:rsidRPr="00430F8D" w:rsidR="00430F8D" w:rsidP="00430F8D" w:rsidRDefault="00430F8D">
      <w:pPr>
        <w:jc w:val="both"/>
        <w:rPr>
          <w:rFonts w:ascii="Arial" w:hAnsi="Arial" w:cs="Arial"/>
        </w:rPr>
      </w:pPr>
    </w:p>
    <w:p w:rsidRPr="00430F8D" w:rsidR="00430F8D" w:rsidP="00430F8D" w:rsidRDefault="00430F8D">
      <w:pPr>
        <w:jc w:val="both"/>
        <w:rPr>
          <w:rFonts w:ascii="Arial" w:hAnsi="Arial" w:cs="Arial"/>
        </w:rPr>
      </w:pPr>
      <w:r w:rsidRPr="00430F8D">
        <w:rPr>
          <w:rFonts w:ascii="Arial" w:hAnsi="Arial" w:cs="Arial"/>
        </w:rPr>
        <w:t>Stranke su čule diktiranje zapisnika, nemaju primjedbi na isti.</w:t>
      </w:r>
    </w:p>
    <w:p w:rsidR="00430F8D" w:rsidP="00430F8D" w:rsidRDefault="00430F8D">
      <w:pPr>
        <w:rPr>
          <w:rFonts w:ascii="Arial" w:hAnsi="Arial" w:cs="Arial"/>
          <w:lang w:eastAsia="hr-HR"/>
        </w:rPr>
      </w:pPr>
    </w:p>
    <w:p w:rsidRPr="00D36217" w:rsidR="00430F8D" w:rsidP="00430F8D" w:rsidRDefault="00430F8D">
      <w:pPr>
        <w:ind w:firstLine="708"/>
        <w:jc w:val="center"/>
        <w:rPr>
          <w:rFonts w:ascii="Arial" w:hAnsi="Arial" w:cs="Arial"/>
          <w:lang w:eastAsia="hr-HR"/>
        </w:rPr>
      </w:pPr>
      <w:r>
        <w:rPr>
          <w:rFonts w:ascii="Arial" w:hAnsi="Arial" w:cs="Arial"/>
          <w:lang w:eastAsia="hr-HR"/>
        </w:rPr>
        <w:t>Dovršeno u 10,</w:t>
      </w:r>
      <w:r w:rsidR="003A5FA5">
        <w:rPr>
          <w:rFonts w:ascii="Arial" w:hAnsi="Arial" w:cs="Arial"/>
          <w:lang w:eastAsia="hr-HR"/>
        </w:rPr>
        <w:t>55</w:t>
      </w:r>
      <w:r w:rsidRPr="00D36217">
        <w:rPr>
          <w:rFonts w:ascii="Arial" w:hAnsi="Arial" w:cs="Arial"/>
          <w:lang w:eastAsia="hr-HR"/>
        </w:rPr>
        <w:t xml:space="preserve"> sati.</w:t>
      </w:r>
    </w:p>
    <w:p w:rsidRPr="00D36217" w:rsidR="00430F8D" w:rsidP="00430F8D" w:rsidRDefault="00430F8D">
      <w:pPr>
        <w:ind w:left="2124" w:firstLine="708"/>
        <w:jc w:val="both"/>
        <w:rPr>
          <w:rFonts w:ascii="Arial" w:hAnsi="Arial" w:cs="Arial"/>
          <w:bCs/>
          <w:lang w:eastAsia="hr-HR"/>
        </w:rPr>
      </w:pPr>
    </w:p>
    <w:p w:rsidRPr="00D36217" w:rsidR="00430F8D" w:rsidP="00430F8D" w:rsidRDefault="00430F8D">
      <w:pPr>
        <w:ind w:left="2124" w:firstLine="708"/>
        <w:jc w:val="both"/>
        <w:rPr>
          <w:rFonts w:ascii="Arial" w:hAnsi="Arial" w:cs="Arial"/>
          <w:bCs/>
          <w:lang w:eastAsia="hr-HR"/>
        </w:rPr>
      </w:pPr>
    </w:p>
    <w:p w:rsidRPr="00D36217" w:rsidR="00430F8D" w:rsidP="00430F8D" w:rsidRDefault="00430F8D">
      <w:pPr>
        <w:ind w:left="2832" w:firstLine="708"/>
        <w:jc w:val="both"/>
        <w:rPr>
          <w:rFonts w:ascii="Arial" w:hAnsi="Arial" w:cs="Arial"/>
          <w:lang w:eastAsia="hr-HR"/>
        </w:rPr>
      </w:pPr>
      <w:r>
        <w:rPr>
          <w:rFonts w:ascii="Arial" w:hAnsi="Arial" w:cs="Arial"/>
          <w:bCs/>
          <w:lang w:eastAsia="hr-HR"/>
        </w:rPr>
        <w:t xml:space="preserve">    </w:t>
      </w:r>
      <w:r w:rsidRPr="00D36217">
        <w:rPr>
          <w:rFonts w:ascii="Arial" w:hAnsi="Arial" w:cs="Arial"/>
          <w:bCs/>
          <w:lang w:eastAsia="hr-HR"/>
        </w:rPr>
        <w:t>SUTKINJA</w:t>
      </w:r>
      <w:r>
        <w:rPr>
          <w:rFonts w:ascii="Arial" w:hAnsi="Arial" w:cs="Arial"/>
          <w:lang w:eastAsia="hr-HR"/>
        </w:rPr>
        <w:t xml:space="preserve"> </w:t>
      </w:r>
      <w:r>
        <w:rPr>
          <w:rFonts w:ascii="Arial" w:hAnsi="Arial" w:cs="Arial"/>
          <w:lang w:eastAsia="hr-HR"/>
        </w:rPr>
        <w:tab/>
      </w:r>
      <w:r>
        <w:rPr>
          <w:rFonts w:ascii="Arial" w:hAnsi="Arial" w:cs="Arial"/>
          <w:lang w:eastAsia="hr-HR"/>
        </w:rPr>
        <w:tab/>
      </w:r>
      <w:r>
        <w:rPr>
          <w:rFonts w:ascii="Arial" w:hAnsi="Arial" w:cs="Arial"/>
          <w:lang w:eastAsia="hr-HR"/>
        </w:rPr>
        <w:tab/>
        <w:t xml:space="preserve">                         </w:t>
      </w:r>
      <w:r w:rsidRPr="00D36217">
        <w:rPr>
          <w:rFonts w:ascii="Arial" w:hAnsi="Arial" w:cs="Arial"/>
          <w:lang w:eastAsia="hr-HR"/>
        </w:rPr>
        <w:t>DUŽNIK</w:t>
      </w:r>
    </w:p>
    <w:p w:rsidRPr="00D36217" w:rsidR="00430F8D" w:rsidP="00430F8D" w:rsidRDefault="00430F8D">
      <w:pPr>
        <w:jc w:val="both"/>
        <w:rPr>
          <w:rFonts w:ascii="Arial" w:hAnsi="Arial" w:cs="Arial"/>
          <w:lang w:eastAsia="hr-HR"/>
        </w:rPr>
      </w:pPr>
    </w:p>
    <w:p w:rsidR="00430F8D" w:rsidP="00430F8D" w:rsidRDefault="00430F8D">
      <w:pPr>
        <w:ind w:left="2832" w:firstLine="708"/>
        <w:jc w:val="both"/>
        <w:rPr>
          <w:rFonts w:ascii="Arial" w:hAnsi="Arial" w:cs="Arial"/>
          <w:lang w:eastAsia="hr-HR"/>
        </w:rPr>
      </w:pPr>
    </w:p>
    <w:p w:rsidR="00430F8D" w:rsidP="00430F8D" w:rsidRDefault="00430F8D">
      <w:pPr>
        <w:ind w:left="2832" w:firstLine="708"/>
        <w:jc w:val="both"/>
        <w:rPr>
          <w:rFonts w:ascii="Arial" w:hAnsi="Arial" w:cs="Arial"/>
          <w:lang w:eastAsia="hr-HR"/>
        </w:rPr>
      </w:pPr>
    </w:p>
    <w:p w:rsidRPr="00D36217" w:rsidR="00430F8D" w:rsidP="00430F8D" w:rsidRDefault="00430F8D">
      <w:pPr>
        <w:ind w:left="2832" w:firstLine="708"/>
        <w:jc w:val="both"/>
        <w:rPr>
          <w:rFonts w:ascii="Arial" w:hAnsi="Arial" w:cs="Arial"/>
          <w:bCs/>
          <w:lang w:eastAsia="hr-HR"/>
        </w:rPr>
      </w:pPr>
      <w:r>
        <w:rPr>
          <w:rFonts w:ascii="Arial" w:hAnsi="Arial" w:cs="Arial"/>
          <w:lang w:eastAsia="hr-HR"/>
        </w:rPr>
        <w:t xml:space="preserve">    </w:t>
      </w:r>
      <w:r w:rsidRPr="00D36217">
        <w:rPr>
          <w:rFonts w:ascii="Arial" w:hAnsi="Arial" w:cs="Arial"/>
          <w:lang w:eastAsia="hr-HR"/>
        </w:rPr>
        <w:t>ZAPISNIČAR</w:t>
      </w:r>
      <w:r w:rsidRPr="00D36217">
        <w:rPr>
          <w:rFonts w:ascii="Arial" w:hAnsi="Arial" w:cs="Arial"/>
          <w:bCs/>
          <w:lang w:eastAsia="hr-HR"/>
        </w:rPr>
        <w:tab/>
      </w:r>
      <w:r w:rsidRPr="00D36217">
        <w:rPr>
          <w:rFonts w:ascii="Arial" w:hAnsi="Arial" w:cs="Arial"/>
          <w:bCs/>
          <w:lang w:eastAsia="hr-HR"/>
        </w:rPr>
        <w:tab/>
      </w:r>
      <w:r>
        <w:rPr>
          <w:rFonts w:ascii="Arial" w:hAnsi="Arial" w:cs="Arial"/>
          <w:bCs/>
          <w:lang w:eastAsia="hr-HR"/>
        </w:rPr>
        <w:tab/>
        <w:t xml:space="preserve">     </w:t>
      </w:r>
      <w:r w:rsidRPr="00D36217">
        <w:rPr>
          <w:rFonts w:ascii="Arial" w:hAnsi="Arial" w:cs="Arial"/>
          <w:bCs/>
          <w:lang w:eastAsia="hr-HR"/>
        </w:rPr>
        <w:t xml:space="preserve">POVJERENIK </w:t>
      </w:r>
    </w:p>
    <w:p w:rsidRPr="00D36217" w:rsidR="00430F8D" w:rsidP="00430F8D" w:rsidRDefault="00430F8D">
      <w:pPr>
        <w:jc w:val="both"/>
        <w:rPr>
          <w:rFonts w:ascii="Arial" w:hAnsi="Arial" w:cs="Arial"/>
          <w:bCs/>
          <w:lang w:eastAsia="hr-HR"/>
        </w:rPr>
      </w:pPr>
    </w:p>
    <w:p w:rsidRPr="00D36217" w:rsidR="00430F8D" w:rsidP="00430F8D" w:rsidRDefault="00430F8D">
      <w:pPr>
        <w:ind w:left="2832"/>
        <w:jc w:val="both"/>
        <w:rPr>
          <w:rFonts w:ascii="Arial" w:hAnsi="Arial" w:cs="Arial"/>
          <w:bCs/>
          <w:lang w:eastAsia="hr-HR"/>
        </w:rPr>
      </w:pPr>
      <w:r w:rsidRPr="00D36217">
        <w:rPr>
          <w:rFonts w:ascii="Arial" w:hAnsi="Arial" w:cs="Arial"/>
          <w:bCs/>
          <w:lang w:eastAsia="hr-HR"/>
        </w:rPr>
        <w:tab/>
      </w:r>
    </w:p>
    <w:p w:rsidR="00430F8D" w:rsidP="00430F8D" w:rsidRDefault="00430F8D">
      <w:pPr>
        <w:ind w:left="5664" w:firstLine="708"/>
        <w:jc w:val="both"/>
        <w:rPr>
          <w:rFonts w:ascii="Arial" w:hAnsi="Arial" w:cs="Arial"/>
          <w:bCs/>
          <w:lang w:eastAsia="hr-HR"/>
        </w:rPr>
      </w:pPr>
      <w:r>
        <w:rPr>
          <w:rFonts w:ascii="Arial" w:hAnsi="Arial" w:cs="Arial"/>
          <w:bCs/>
          <w:lang w:eastAsia="hr-HR"/>
        </w:rPr>
        <w:t xml:space="preserve">      </w:t>
      </w:r>
    </w:p>
    <w:p w:rsidR="00430F8D" w:rsidP="00430F8D" w:rsidRDefault="00430F8D">
      <w:pPr>
        <w:ind w:left="5664" w:firstLine="708"/>
        <w:jc w:val="both"/>
        <w:rPr>
          <w:rFonts w:ascii="Arial" w:hAnsi="Arial" w:cs="Arial"/>
          <w:bCs/>
          <w:lang w:eastAsia="hr-HR"/>
        </w:rPr>
      </w:pPr>
    </w:p>
    <w:p w:rsidR="00430F8D" w:rsidP="00430F8D" w:rsidRDefault="00430F8D">
      <w:pPr>
        <w:ind w:left="5664" w:firstLine="708"/>
        <w:jc w:val="both"/>
        <w:rPr>
          <w:rFonts w:ascii="Arial" w:hAnsi="Arial" w:cs="Arial"/>
          <w:bCs/>
          <w:lang w:eastAsia="hr-HR"/>
        </w:rPr>
      </w:pPr>
    </w:p>
    <w:p w:rsidRPr="00D36217" w:rsidR="00430F8D" w:rsidP="00430F8D" w:rsidRDefault="00430F8D">
      <w:pPr>
        <w:tabs>
          <w:tab w:val="left" w:pos="8789"/>
        </w:tabs>
        <w:ind w:left="6372"/>
        <w:jc w:val="both"/>
        <w:rPr>
          <w:rFonts w:ascii="Arial" w:hAnsi="Arial" w:cs="Arial"/>
          <w:bCs/>
          <w:lang w:eastAsia="hr-HR"/>
        </w:rPr>
      </w:pPr>
      <w:r>
        <w:rPr>
          <w:rFonts w:ascii="Arial" w:hAnsi="Arial" w:cs="Arial"/>
          <w:bCs/>
          <w:lang w:eastAsia="hr-HR"/>
        </w:rPr>
        <w:t xml:space="preserve">           </w:t>
      </w:r>
      <w:r w:rsidRPr="00D36217">
        <w:rPr>
          <w:rFonts w:ascii="Arial" w:hAnsi="Arial" w:cs="Arial"/>
          <w:bCs/>
          <w:lang w:eastAsia="hr-HR"/>
        </w:rPr>
        <w:t>ZA VJEROVNIKE</w:t>
      </w:r>
      <w:r w:rsidRPr="00D36217">
        <w:rPr>
          <w:rFonts w:ascii="Arial" w:hAnsi="Arial" w:cs="Arial"/>
          <w:bCs/>
          <w:lang w:eastAsia="hr-HR"/>
        </w:rPr>
        <w:tab/>
      </w:r>
    </w:p>
    <w:p w:rsidRPr="00D36217" w:rsidR="00430F8D" w:rsidP="00430F8D" w:rsidRDefault="00430F8D">
      <w:pPr>
        <w:ind w:left="4956" w:firstLine="708"/>
        <w:rPr>
          <w:rFonts w:ascii="Arial" w:hAnsi="Arial" w:cs="Arial"/>
        </w:rPr>
      </w:pPr>
    </w:p>
    <w:p w:rsidR="00430F8D" w:rsidP="0094701D" w:rsidRDefault="00430F8D">
      <w:pPr>
        <w:jc w:val="both"/>
        <w:rPr>
          <w:rFonts w:ascii="Arial" w:hAnsi="Arial" w:cs="Arial"/>
        </w:rPr>
      </w:pPr>
    </w:p>
    <w:p w:rsidR="00430F8D" w:rsidP="0094701D" w:rsidRDefault="00430F8D">
      <w:pPr>
        <w:jc w:val="both"/>
        <w:rPr>
          <w:rFonts w:ascii="Arial" w:hAnsi="Arial" w:cs="Arial"/>
        </w:rPr>
      </w:pPr>
    </w:p>
    <w:p w:rsidR="00430F8D" w:rsidP="0094701D" w:rsidRDefault="00430F8D">
      <w:pPr>
        <w:jc w:val="both"/>
        <w:rPr>
          <w:rFonts w:ascii="Arial" w:hAnsi="Arial" w:cs="Arial"/>
        </w:rPr>
      </w:pPr>
    </w:p>
    <w:p w:rsidR="00430F8D" w:rsidP="0094701D" w:rsidRDefault="00430F8D">
      <w:pPr>
        <w:jc w:val="both"/>
        <w:rPr>
          <w:rFonts w:ascii="Arial" w:hAnsi="Arial" w:cs="Arial"/>
        </w:rPr>
      </w:pPr>
    </w:p>
    <w:p w:rsidR="00430F8D" w:rsidP="0094701D" w:rsidRDefault="00430F8D">
      <w:pPr>
        <w:jc w:val="both"/>
        <w:rPr>
          <w:rFonts w:ascii="Arial" w:hAnsi="Arial" w:cs="Arial"/>
        </w:rPr>
      </w:pPr>
    </w:p>
    <w:p w:rsidR="00430F8D" w:rsidP="0094701D" w:rsidRDefault="00430F8D">
      <w:pPr>
        <w:jc w:val="both"/>
        <w:rPr>
          <w:rFonts w:ascii="Arial" w:hAnsi="Arial" w:cs="Arial"/>
        </w:rPr>
      </w:pPr>
    </w:p>
    <w:p w:rsidR="00430F8D" w:rsidP="0094701D" w:rsidRDefault="00430F8D">
      <w:pPr>
        <w:jc w:val="both"/>
        <w:rPr>
          <w:rFonts w:ascii="Arial" w:hAnsi="Arial" w:cs="Arial"/>
        </w:rPr>
      </w:pPr>
    </w:p>
    <w:p w:rsidR="00430F8D" w:rsidP="0094701D" w:rsidRDefault="00430F8D">
      <w:pPr>
        <w:jc w:val="both"/>
        <w:rPr>
          <w:rFonts w:ascii="Arial" w:hAnsi="Arial" w:cs="Arial"/>
        </w:rPr>
      </w:pPr>
    </w:p>
    <w:sectPr w:rsidR="00430F8D" w:rsidSect="004E7F8E">
      <w:headerReference w:type="default" r:id="rId10"/>
      <w:headerReference w:type="first" r:id="rId11"/>
      <w:pgSz w:w="11906" w:h="16838"/>
      <w:pgMar w:top="1134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F0C1A" w:rsidP="00954CC2" w:rsidRDefault="00EF0C1A">
      <w:r>
        <w:separator/>
      </w:r>
    </w:p>
  </w:endnote>
  <w:endnote w:type="continuationSeparator" w:id="0">
    <w:p w:rsidR="00EF0C1A" w:rsidP="00954CC2" w:rsidRDefault="00EF0C1A">
      <w:r>
        <w:continuationSeparator/>
      </w:r>
    </w:p>
  </w:endnote>
  <w:endnote w:type="continuationNotice" w:id="1">
    <w:p w:rsidR="00EF0C1A" w:rsidRDefault="00EF0C1A"/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F0C1A" w:rsidP="00954CC2" w:rsidRDefault="00EF0C1A">
      <w:r>
        <w:separator/>
      </w:r>
    </w:p>
  </w:footnote>
  <w:footnote w:type="continuationSeparator" w:id="0">
    <w:p w:rsidR="00EF0C1A" w:rsidP="00954CC2" w:rsidRDefault="00EF0C1A">
      <w:r>
        <w:continuationSeparator/>
      </w:r>
    </w:p>
  </w:footnote>
  <w:footnote w:type="continuationNotice" w:id="1">
    <w:p w:rsidR="00EF0C1A" w:rsidRDefault="00EF0C1A"/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C3852" w:rsidR="00EF0C1A" w:rsidP="00977A9E" w:rsidRDefault="00EF0C1A">
    <w:pPr>
      <w:pStyle w:val="Zaglavlje"/>
      <w:jc w:val="right"/>
      <w:rPr>
        <w:rFonts w:ascii="Arial" w:hAnsi="Arial" w:cs="Arial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                  </w:t>
    </w:r>
    <w:r w:rsidRPr="00BC3852">
      <w:rPr>
        <w:rFonts w:ascii="Arial" w:hAnsi="Arial" w:cs="Arial"/>
        <w:sz w:val="22"/>
        <w:szCs w:val="22"/>
      </w:rPr>
      <w:fldChar w:fldCharType="begin"/>
    </w:r>
    <w:r w:rsidRPr="00BC3852">
      <w:rPr>
        <w:rFonts w:ascii="Arial" w:hAnsi="Arial" w:cs="Arial"/>
        <w:sz w:val="22"/>
        <w:szCs w:val="22"/>
      </w:rPr>
      <w:instrText>PAGE   \* MERGEFORMAT</w:instrText>
    </w:r>
    <w:r w:rsidRPr="00BC3852">
      <w:rPr>
        <w:rFonts w:ascii="Arial" w:hAnsi="Arial" w:cs="Arial"/>
        <w:sz w:val="22"/>
        <w:szCs w:val="22"/>
      </w:rPr>
      <w:fldChar w:fldCharType="separate"/>
    </w:r>
    <w:r w:rsidR="004A0DE1">
      <w:rPr>
        <w:rFonts w:ascii="Arial" w:hAnsi="Arial" w:cs="Arial"/>
        <w:noProof/>
        <w:sz w:val="22"/>
        <w:szCs w:val="22"/>
      </w:rPr>
      <w:t>30</w:t>
    </w:r>
    <w:r w:rsidRPr="00BC3852">
      <w:rPr>
        <w:rFonts w:ascii="Arial" w:hAnsi="Arial" w:cs="Arial"/>
        <w:sz w:val="22"/>
        <w:szCs w:val="22"/>
      </w:rPr>
      <w:fldChar w:fldCharType="end"/>
    </w:r>
    <w:r w:rsidRPr="00BC3852">
      <w:rPr>
        <w:rFonts w:ascii="Arial" w:hAnsi="Arial" w:cs="Arial"/>
        <w:sz w:val="24"/>
        <w:szCs w:val="24"/>
      </w:rPr>
      <w:tab/>
      <w:t xml:space="preserve">     </w:t>
    </w:r>
    <w:r w:rsidRPr="00BC3852">
      <w:rPr>
        <w:rFonts w:ascii="Arial" w:hAnsi="Arial" w:cs="Arial"/>
        <w:sz w:val="22"/>
        <w:szCs w:val="22"/>
      </w:rPr>
      <w:t>Poslovni</w:t>
    </w:r>
    <w:r>
      <w:rPr>
        <w:rFonts w:ascii="Arial" w:hAnsi="Arial" w:cs="Arial"/>
        <w:sz w:val="22"/>
        <w:szCs w:val="22"/>
      </w:rPr>
      <w:t xml:space="preserve"> broj: 2 St-488/2021-17</w:t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C3852" w:rsidR="00EF0C1A" w:rsidP="004D267A" w:rsidRDefault="00EF0C1A">
    <w:pPr>
      <w:pStyle w:val="Zaglavlje"/>
      <w:jc w:val="right"/>
      <w:rPr>
        <w:rFonts w:ascii="Arial" w:hAnsi="Arial" w:cs="Arial"/>
        <w:sz w:val="22"/>
        <w:szCs w:val="22"/>
      </w:rPr>
    </w:pPr>
    <w:r w:rsidRPr="00BC3852">
      <w:rPr>
        <w:rFonts w:ascii="Arial" w:hAnsi="Arial" w:cs="Arial"/>
        <w:sz w:val="22"/>
        <w:szCs w:val="22"/>
      </w:rPr>
      <w:t>Poslovni broj: 2 St-</w:t>
    </w:r>
    <w:r>
      <w:rPr>
        <w:rFonts w:ascii="Arial" w:hAnsi="Arial" w:cs="Arial"/>
        <w:sz w:val="22"/>
        <w:szCs w:val="22"/>
      </w:rPr>
      <w:t>488/2021-17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15B20F1"/>
    <w:multiLevelType w:val="hybridMultilevel"/>
    <w:tmpl w:val="70606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05895"/>
    <w:multiLevelType w:val="hybridMultilevel"/>
    <w:tmpl w:val="C43A7894"/>
    <w:lvl w:ilvl="0" w:tplc="E196E29A">
      <w:start w:val="2"/>
      <w:numFmt w:val="upperRoman"/>
      <w:lvlText w:val="%1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F2B2EED"/>
    <w:multiLevelType w:val="hybridMultilevel"/>
    <w:tmpl w:val="410E40B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7D652B7"/>
    <w:multiLevelType w:val="hybridMultilevel"/>
    <w:tmpl w:val="4A74D062"/>
    <w:lvl w:ilvl="0" w:tplc="D86C2276">
      <w:start w:val="1"/>
      <w:numFmt w:val="lowerLetter"/>
      <w:lvlText w:val="%1)"/>
      <w:lvlJc w:val="left"/>
      <w:pPr>
        <w:ind w:left="720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84F16FA"/>
    <w:multiLevelType w:val="hybridMultilevel"/>
    <w:tmpl w:val="BE3237B0"/>
    <w:lvl w:ilvl="0" w:tplc="F3C68B7C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0567B83"/>
    <w:multiLevelType w:val="hybridMultilevel"/>
    <w:tmpl w:val="95463402"/>
    <w:lvl w:ilvl="0" w:tplc="D2E29E1E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58D28A2"/>
    <w:multiLevelType w:val="hybridMultilevel"/>
    <w:tmpl w:val="EFBA79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4C244B"/>
    <w:multiLevelType w:val="hybridMultilevel"/>
    <w:tmpl w:val="4E6AB7B4"/>
    <w:lvl w:ilvl="0" w:tplc="83D63F1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B170CF8"/>
    <w:multiLevelType w:val="hybridMultilevel"/>
    <w:tmpl w:val="036EFE98"/>
    <w:lvl w:ilvl="0" w:tplc="79426F0E">
      <w:start w:val="17"/>
      <w:numFmt w:val="bullet"/>
      <w:lvlText w:val=""/>
      <w:lvlJc w:val="left"/>
      <w:pPr>
        <w:ind w:left="720" w:hanging="360"/>
      </w:pPr>
      <w:rPr>
        <w:rFonts w:hint="default" w:ascii="Wingdings" w:hAnsi="Wingdings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0967DF6"/>
    <w:multiLevelType w:val="hybridMultilevel"/>
    <w:tmpl w:val="9FC4D2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4B3541"/>
    <w:multiLevelType w:val="hybridMultilevel"/>
    <w:tmpl w:val="309A0B5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4"/>
  </w:num>
  <w:num w:numId="3">
    <w:abstractNumId w:val="16"/>
  </w:num>
  <w:num w:numId="4">
    <w:abstractNumId w:val="21"/>
  </w:num>
  <w:num w:numId="5">
    <w:abstractNumId w:val="11"/>
  </w:num>
  <w:num w:numId="6">
    <w:abstractNumId w:val="12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7"/>
  </w:num>
  <w:num w:numId="18">
    <w:abstractNumId w:val="20"/>
  </w:num>
  <w:num w:numId="19">
    <w:abstractNumId w:val="13"/>
  </w:num>
  <w:num w:numId="20">
    <w:abstractNumId w:val="15"/>
  </w:num>
  <w:num w:numId="21">
    <w:abstractNumId w:val="19"/>
  </w:num>
  <w:num w:numId="22">
    <w:abstractNumId w:val="10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spidmax="32769" v:ext="edit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F0"/>
    <w:rsid w:val="0000247C"/>
    <w:rsid w:val="00004704"/>
    <w:rsid w:val="0000685F"/>
    <w:rsid w:val="00011826"/>
    <w:rsid w:val="00012164"/>
    <w:rsid w:val="0001320C"/>
    <w:rsid w:val="00020036"/>
    <w:rsid w:val="00020374"/>
    <w:rsid w:val="00024B13"/>
    <w:rsid w:val="000307B4"/>
    <w:rsid w:val="00030ECD"/>
    <w:rsid w:val="00033633"/>
    <w:rsid w:val="00033CB1"/>
    <w:rsid w:val="00035D1B"/>
    <w:rsid w:val="00036DB2"/>
    <w:rsid w:val="000374B4"/>
    <w:rsid w:val="000423DB"/>
    <w:rsid w:val="00052B67"/>
    <w:rsid w:val="00057D78"/>
    <w:rsid w:val="000609A0"/>
    <w:rsid w:val="00064AE8"/>
    <w:rsid w:val="0006631E"/>
    <w:rsid w:val="00066E81"/>
    <w:rsid w:val="00074304"/>
    <w:rsid w:val="0007598D"/>
    <w:rsid w:val="0007665C"/>
    <w:rsid w:val="0007797B"/>
    <w:rsid w:val="00080033"/>
    <w:rsid w:val="000804FC"/>
    <w:rsid w:val="00083A31"/>
    <w:rsid w:val="00091AEA"/>
    <w:rsid w:val="0009356E"/>
    <w:rsid w:val="0009467A"/>
    <w:rsid w:val="000A02DA"/>
    <w:rsid w:val="000A317C"/>
    <w:rsid w:val="000A41AF"/>
    <w:rsid w:val="000B6917"/>
    <w:rsid w:val="000C3953"/>
    <w:rsid w:val="000C6064"/>
    <w:rsid w:val="000C6804"/>
    <w:rsid w:val="000C7F50"/>
    <w:rsid w:val="000D02F4"/>
    <w:rsid w:val="000D0A15"/>
    <w:rsid w:val="000D0E3E"/>
    <w:rsid w:val="000D1501"/>
    <w:rsid w:val="000D206C"/>
    <w:rsid w:val="000D22E2"/>
    <w:rsid w:val="000D3F02"/>
    <w:rsid w:val="000D406A"/>
    <w:rsid w:val="000D6A2D"/>
    <w:rsid w:val="000D70F2"/>
    <w:rsid w:val="000E2D81"/>
    <w:rsid w:val="000E75AE"/>
    <w:rsid w:val="000F0649"/>
    <w:rsid w:val="000F5D24"/>
    <w:rsid w:val="000F61B6"/>
    <w:rsid w:val="0010012A"/>
    <w:rsid w:val="0010747D"/>
    <w:rsid w:val="00107F57"/>
    <w:rsid w:val="0011170E"/>
    <w:rsid w:val="00113686"/>
    <w:rsid w:val="001143FF"/>
    <w:rsid w:val="00117BF6"/>
    <w:rsid w:val="00130E9B"/>
    <w:rsid w:val="001344CA"/>
    <w:rsid w:val="001351DA"/>
    <w:rsid w:val="001418E7"/>
    <w:rsid w:val="00144C71"/>
    <w:rsid w:val="00152490"/>
    <w:rsid w:val="00153C0A"/>
    <w:rsid w:val="001551EE"/>
    <w:rsid w:val="001720DE"/>
    <w:rsid w:val="00172FDB"/>
    <w:rsid w:val="00173C5F"/>
    <w:rsid w:val="00176DE2"/>
    <w:rsid w:val="00184912"/>
    <w:rsid w:val="0018682A"/>
    <w:rsid w:val="00193F0B"/>
    <w:rsid w:val="001A28DA"/>
    <w:rsid w:val="001B28D0"/>
    <w:rsid w:val="001B3926"/>
    <w:rsid w:val="001B4F09"/>
    <w:rsid w:val="001B7996"/>
    <w:rsid w:val="001C198C"/>
    <w:rsid w:val="001C1FCF"/>
    <w:rsid w:val="001C2C5A"/>
    <w:rsid w:val="001C5365"/>
    <w:rsid w:val="001C658E"/>
    <w:rsid w:val="001D478A"/>
    <w:rsid w:val="001D5A37"/>
    <w:rsid w:val="001D6479"/>
    <w:rsid w:val="001E2C8C"/>
    <w:rsid w:val="001E5102"/>
    <w:rsid w:val="001F1EE6"/>
    <w:rsid w:val="001F49D1"/>
    <w:rsid w:val="001F7818"/>
    <w:rsid w:val="00201E9A"/>
    <w:rsid w:val="00210340"/>
    <w:rsid w:val="00210D65"/>
    <w:rsid w:val="00212837"/>
    <w:rsid w:val="0021738C"/>
    <w:rsid w:val="002176BC"/>
    <w:rsid w:val="0022135D"/>
    <w:rsid w:val="00221964"/>
    <w:rsid w:val="00222211"/>
    <w:rsid w:val="00223E27"/>
    <w:rsid w:val="00224B9D"/>
    <w:rsid w:val="00227382"/>
    <w:rsid w:val="0023003F"/>
    <w:rsid w:val="00231666"/>
    <w:rsid w:val="00231EDC"/>
    <w:rsid w:val="00232675"/>
    <w:rsid w:val="00232F82"/>
    <w:rsid w:val="00242A80"/>
    <w:rsid w:val="002539CB"/>
    <w:rsid w:val="00253C31"/>
    <w:rsid w:val="00253F0F"/>
    <w:rsid w:val="00256374"/>
    <w:rsid w:val="00256C1C"/>
    <w:rsid w:val="00260A7A"/>
    <w:rsid w:val="00260EAE"/>
    <w:rsid w:val="0026246F"/>
    <w:rsid w:val="00266C60"/>
    <w:rsid w:val="00270602"/>
    <w:rsid w:val="00283591"/>
    <w:rsid w:val="00283C68"/>
    <w:rsid w:val="002842B1"/>
    <w:rsid w:val="00286091"/>
    <w:rsid w:val="002906F0"/>
    <w:rsid w:val="00291DBD"/>
    <w:rsid w:val="002923D3"/>
    <w:rsid w:val="0029407F"/>
    <w:rsid w:val="00294250"/>
    <w:rsid w:val="00297D39"/>
    <w:rsid w:val="002A1FEA"/>
    <w:rsid w:val="002A2015"/>
    <w:rsid w:val="002C1677"/>
    <w:rsid w:val="002C1853"/>
    <w:rsid w:val="002C2878"/>
    <w:rsid w:val="002C2FEC"/>
    <w:rsid w:val="002C7F2E"/>
    <w:rsid w:val="002D0D43"/>
    <w:rsid w:val="002E0057"/>
    <w:rsid w:val="002E14D0"/>
    <w:rsid w:val="002F2D45"/>
    <w:rsid w:val="002F2F3C"/>
    <w:rsid w:val="0030038E"/>
    <w:rsid w:val="00302956"/>
    <w:rsid w:val="00303950"/>
    <w:rsid w:val="003058F9"/>
    <w:rsid w:val="0031184C"/>
    <w:rsid w:val="00315DB3"/>
    <w:rsid w:val="0032258B"/>
    <w:rsid w:val="003234A0"/>
    <w:rsid w:val="00326865"/>
    <w:rsid w:val="00335AB0"/>
    <w:rsid w:val="0034093B"/>
    <w:rsid w:val="00340FF5"/>
    <w:rsid w:val="003420CE"/>
    <w:rsid w:val="00342FA0"/>
    <w:rsid w:val="00343092"/>
    <w:rsid w:val="0034487A"/>
    <w:rsid w:val="0034598C"/>
    <w:rsid w:val="00345C8B"/>
    <w:rsid w:val="00346003"/>
    <w:rsid w:val="0034669F"/>
    <w:rsid w:val="00353892"/>
    <w:rsid w:val="00354BD3"/>
    <w:rsid w:val="0035689C"/>
    <w:rsid w:val="00360139"/>
    <w:rsid w:val="003603C2"/>
    <w:rsid w:val="003631C7"/>
    <w:rsid w:val="003647EC"/>
    <w:rsid w:val="00367408"/>
    <w:rsid w:val="003744CC"/>
    <w:rsid w:val="0037600A"/>
    <w:rsid w:val="003773FE"/>
    <w:rsid w:val="00383571"/>
    <w:rsid w:val="00384EB5"/>
    <w:rsid w:val="003869C7"/>
    <w:rsid w:val="00390063"/>
    <w:rsid w:val="0039452B"/>
    <w:rsid w:val="00395EBD"/>
    <w:rsid w:val="00397093"/>
    <w:rsid w:val="003A2231"/>
    <w:rsid w:val="003A32A1"/>
    <w:rsid w:val="003A3C7A"/>
    <w:rsid w:val="003A46E7"/>
    <w:rsid w:val="003A5FA5"/>
    <w:rsid w:val="003B0508"/>
    <w:rsid w:val="003B5599"/>
    <w:rsid w:val="003B65E4"/>
    <w:rsid w:val="003C2E80"/>
    <w:rsid w:val="003C40F2"/>
    <w:rsid w:val="003C753D"/>
    <w:rsid w:val="003C7C06"/>
    <w:rsid w:val="003D21B8"/>
    <w:rsid w:val="003D303B"/>
    <w:rsid w:val="003D76A4"/>
    <w:rsid w:val="003E33D5"/>
    <w:rsid w:val="003E6941"/>
    <w:rsid w:val="003E6DD3"/>
    <w:rsid w:val="003F1AD1"/>
    <w:rsid w:val="003F2277"/>
    <w:rsid w:val="003F2FE8"/>
    <w:rsid w:val="003F65CD"/>
    <w:rsid w:val="004054B5"/>
    <w:rsid w:val="00406051"/>
    <w:rsid w:val="004064EF"/>
    <w:rsid w:val="00406594"/>
    <w:rsid w:val="00412B95"/>
    <w:rsid w:val="00412BCA"/>
    <w:rsid w:val="00421BDE"/>
    <w:rsid w:val="00430C7E"/>
    <w:rsid w:val="00430F8D"/>
    <w:rsid w:val="00437C09"/>
    <w:rsid w:val="00440869"/>
    <w:rsid w:val="0044198C"/>
    <w:rsid w:val="00441A03"/>
    <w:rsid w:val="0044241C"/>
    <w:rsid w:val="00447704"/>
    <w:rsid w:val="004503DB"/>
    <w:rsid w:val="00452214"/>
    <w:rsid w:val="004528AB"/>
    <w:rsid w:val="004579BF"/>
    <w:rsid w:val="00457A29"/>
    <w:rsid w:val="004609C1"/>
    <w:rsid w:val="0046175A"/>
    <w:rsid w:val="00461D83"/>
    <w:rsid w:val="00462752"/>
    <w:rsid w:val="00472173"/>
    <w:rsid w:val="004771B3"/>
    <w:rsid w:val="00480BE1"/>
    <w:rsid w:val="004832BA"/>
    <w:rsid w:val="004846F1"/>
    <w:rsid w:val="00485B94"/>
    <w:rsid w:val="004878E2"/>
    <w:rsid w:val="0049000A"/>
    <w:rsid w:val="00493E39"/>
    <w:rsid w:val="004A0DE1"/>
    <w:rsid w:val="004A1E3B"/>
    <w:rsid w:val="004A2CE4"/>
    <w:rsid w:val="004A4B2D"/>
    <w:rsid w:val="004B2D04"/>
    <w:rsid w:val="004B6D95"/>
    <w:rsid w:val="004B6DBF"/>
    <w:rsid w:val="004C35FC"/>
    <w:rsid w:val="004C373B"/>
    <w:rsid w:val="004C58D0"/>
    <w:rsid w:val="004D0B37"/>
    <w:rsid w:val="004D1092"/>
    <w:rsid w:val="004D21BE"/>
    <w:rsid w:val="004D267A"/>
    <w:rsid w:val="004D2BE1"/>
    <w:rsid w:val="004D4073"/>
    <w:rsid w:val="004D7508"/>
    <w:rsid w:val="004E2197"/>
    <w:rsid w:val="004E2B6A"/>
    <w:rsid w:val="004E541E"/>
    <w:rsid w:val="004E7F8E"/>
    <w:rsid w:val="004F0925"/>
    <w:rsid w:val="004F2215"/>
    <w:rsid w:val="004F4086"/>
    <w:rsid w:val="004F7BEE"/>
    <w:rsid w:val="005000DF"/>
    <w:rsid w:val="00500F0E"/>
    <w:rsid w:val="00502988"/>
    <w:rsid w:val="005072C2"/>
    <w:rsid w:val="005178E3"/>
    <w:rsid w:val="00517B89"/>
    <w:rsid w:val="00524597"/>
    <w:rsid w:val="00530745"/>
    <w:rsid w:val="005329A7"/>
    <w:rsid w:val="0053359C"/>
    <w:rsid w:val="00534178"/>
    <w:rsid w:val="005403C7"/>
    <w:rsid w:val="00540789"/>
    <w:rsid w:val="00540A50"/>
    <w:rsid w:val="00540BCF"/>
    <w:rsid w:val="005410AD"/>
    <w:rsid w:val="00543A60"/>
    <w:rsid w:val="005455DD"/>
    <w:rsid w:val="00550B3E"/>
    <w:rsid w:val="00551B5A"/>
    <w:rsid w:val="0055632C"/>
    <w:rsid w:val="0055772F"/>
    <w:rsid w:val="005621F7"/>
    <w:rsid w:val="005657A5"/>
    <w:rsid w:val="00566AE8"/>
    <w:rsid w:val="00570F4C"/>
    <w:rsid w:val="00573E57"/>
    <w:rsid w:val="005742CB"/>
    <w:rsid w:val="00577078"/>
    <w:rsid w:val="00583621"/>
    <w:rsid w:val="00584A44"/>
    <w:rsid w:val="005854B6"/>
    <w:rsid w:val="0059405F"/>
    <w:rsid w:val="00596CA1"/>
    <w:rsid w:val="005973EC"/>
    <w:rsid w:val="005B0125"/>
    <w:rsid w:val="005B17AE"/>
    <w:rsid w:val="005B1BA7"/>
    <w:rsid w:val="005B419C"/>
    <w:rsid w:val="005C2ABB"/>
    <w:rsid w:val="005C2ED1"/>
    <w:rsid w:val="005C5359"/>
    <w:rsid w:val="005C671C"/>
    <w:rsid w:val="005C6721"/>
    <w:rsid w:val="005D20CB"/>
    <w:rsid w:val="005E348E"/>
    <w:rsid w:val="005E3B08"/>
    <w:rsid w:val="005E3E98"/>
    <w:rsid w:val="005E575D"/>
    <w:rsid w:val="005E5C8B"/>
    <w:rsid w:val="005E6D82"/>
    <w:rsid w:val="005F4F0F"/>
    <w:rsid w:val="005F72C7"/>
    <w:rsid w:val="00601441"/>
    <w:rsid w:val="00611EA5"/>
    <w:rsid w:val="00617A1C"/>
    <w:rsid w:val="0062010E"/>
    <w:rsid w:val="00625F49"/>
    <w:rsid w:val="006272E3"/>
    <w:rsid w:val="00630993"/>
    <w:rsid w:val="00636DAD"/>
    <w:rsid w:val="006379F5"/>
    <w:rsid w:val="00637B94"/>
    <w:rsid w:val="00641A26"/>
    <w:rsid w:val="00641FA2"/>
    <w:rsid w:val="0064357D"/>
    <w:rsid w:val="00644DD7"/>
    <w:rsid w:val="00645298"/>
    <w:rsid w:val="00651517"/>
    <w:rsid w:val="00654D7D"/>
    <w:rsid w:val="006550FF"/>
    <w:rsid w:val="0065637C"/>
    <w:rsid w:val="0065698E"/>
    <w:rsid w:val="00662D14"/>
    <w:rsid w:val="00662DA5"/>
    <w:rsid w:val="0066395C"/>
    <w:rsid w:val="0066469D"/>
    <w:rsid w:val="00667391"/>
    <w:rsid w:val="006674AF"/>
    <w:rsid w:val="006743E4"/>
    <w:rsid w:val="00674D70"/>
    <w:rsid w:val="00676FE5"/>
    <w:rsid w:val="0067736B"/>
    <w:rsid w:val="00677595"/>
    <w:rsid w:val="00680166"/>
    <w:rsid w:val="00680DC5"/>
    <w:rsid w:val="006812CA"/>
    <w:rsid w:val="006813F0"/>
    <w:rsid w:val="0068370E"/>
    <w:rsid w:val="0068439D"/>
    <w:rsid w:val="00685A8D"/>
    <w:rsid w:val="00690215"/>
    <w:rsid w:val="006955B9"/>
    <w:rsid w:val="006A0B78"/>
    <w:rsid w:val="006A4D6F"/>
    <w:rsid w:val="006A4F17"/>
    <w:rsid w:val="006A5411"/>
    <w:rsid w:val="006B2AB9"/>
    <w:rsid w:val="006B33A6"/>
    <w:rsid w:val="006B5F77"/>
    <w:rsid w:val="006C699C"/>
    <w:rsid w:val="006D0583"/>
    <w:rsid w:val="006D7B66"/>
    <w:rsid w:val="006D7F5D"/>
    <w:rsid w:val="006E0150"/>
    <w:rsid w:val="006E7C47"/>
    <w:rsid w:val="006F215E"/>
    <w:rsid w:val="006F2ADD"/>
    <w:rsid w:val="006F3656"/>
    <w:rsid w:val="00702FF8"/>
    <w:rsid w:val="0070394B"/>
    <w:rsid w:val="0070415C"/>
    <w:rsid w:val="00704B39"/>
    <w:rsid w:val="007053C7"/>
    <w:rsid w:val="007077D6"/>
    <w:rsid w:val="00711630"/>
    <w:rsid w:val="00723B78"/>
    <w:rsid w:val="00727DC1"/>
    <w:rsid w:val="00733085"/>
    <w:rsid w:val="007333E5"/>
    <w:rsid w:val="00740799"/>
    <w:rsid w:val="0074097E"/>
    <w:rsid w:val="00740FFF"/>
    <w:rsid w:val="00743D8C"/>
    <w:rsid w:val="007467B8"/>
    <w:rsid w:val="007477E1"/>
    <w:rsid w:val="007630CA"/>
    <w:rsid w:val="00764D6A"/>
    <w:rsid w:val="007660F8"/>
    <w:rsid w:val="00766AB2"/>
    <w:rsid w:val="007706F9"/>
    <w:rsid w:val="00775A20"/>
    <w:rsid w:val="007772BD"/>
    <w:rsid w:val="00780E0D"/>
    <w:rsid w:val="0078107E"/>
    <w:rsid w:val="00783AB7"/>
    <w:rsid w:val="00787414"/>
    <w:rsid w:val="00787C06"/>
    <w:rsid w:val="00790CBD"/>
    <w:rsid w:val="0079191A"/>
    <w:rsid w:val="00792264"/>
    <w:rsid w:val="00795239"/>
    <w:rsid w:val="00797FA4"/>
    <w:rsid w:val="007A230E"/>
    <w:rsid w:val="007A5217"/>
    <w:rsid w:val="007A5E5A"/>
    <w:rsid w:val="007B0006"/>
    <w:rsid w:val="007B3C00"/>
    <w:rsid w:val="007B4535"/>
    <w:rsid w:val="007B4E38"/>
    <w:rsid w:val="007B61A2"/>
    <w:rsid w:val="007C0426"/>
    <w:rsid w:val="007C7C74"/>
    <w:rsid w:val="007D1A15"/>
    <w:rsid w:val="007D2AC9"/>
    <w:rsid w:val="007D6A73"/>
    <w:rsid w:val="007E25D4"/>
    <w:rsid w:val="007E42C3"/>
    <w:rsid w:val="007E6061"/>
    <w:rsid w:val="008003CB"/>
    <w:rsid w:val="00800E64"/>
    <w:rsid w:val="00800FB3"/>
    <w:rsid w:val="0080162E"/>
    <w:rsid w:val="00804474"/>
    <w:rsid w:val="008051A3"/>
    <w:rsid w:val="00805590"/>
    <w:rsid w:val="00807874"/>
    <w:rsid w:val="008124FC"/>
    <w:rsid w:val="0081509D"/>
    <w:rsid w:val="008232B5"/>
    <w:rsid w:val="00826842"/>
    <w:rsid w:val="00833198"/>
    <w:rsid w:val="00834ED4"/>
    <w:rsid w:val="00837EBB"/>
    <w:rsid w:val="00842F88"/>
    <w:rsid w:val="00844D66"/>
    <w:rsid w:val="00845137"/>
    <w:rsid w:val="00847F14"/>
    <w:rsid w:val="00850B77"/>
    <w:rsid w:val="00854EE1"/>
    <w:rsid w:val="00860509"/>
    <w:rsid w:val="00860AFB"/>
    <w:rsid w:val="0086206E"/>
    <w:rsid w:val="00863990"/>
    <w:rsid w:val="00864E18"/>
    <w:rsid w:val="00867A5A"/>
    <w:rsid w:val="0087099E"/>
    <w:rsid w:val="00870AC1"/>
    <w:rsid w:val="0087205F"/>
    <w:rsid w:val="00876BA2"/>
    <w:rsid w:val="00877AFA"/>
    <w:rsid w:val="00882C6E"/>
    <w:rsid w:val="008835B9"/>
    <w:rsid w:val="00884FC9"/>
    <w:rsid w:val="0089193C"/>
    <w:rsid w:val="008A21FB"/>
    <w:rsid w:val="008B15B9"/>
    <w:rsid w:val="008B20E8"/>
    <w:rsid w:val="008B3221"/>
    <w:rsid w:val="008B614D"/>
    <w:rsid w:val="008B7CAA"/>
    <w:rsid w:val="008C07D1"/>
    <w:rsid w:val="008C3EF2"/>
    <w:rsid w:val="008C446D"/>
    <w:rsid w:val="008C5C92"/>
    <w:rsid w:val="008C6BFD"/>
    <w:rsid w:val="008C7314"/>
    <w:rsid w:val="008C74D3"/>
    <w:rsid w:val="008D1593"/>
    <w:rsid w:val="008D20E8"/>
    <w:rsid w:val="008D633E"/>
    <w:rsid w:val="008E0497"/>
    <w:rsid w:val="008E07BD"/>
    <w:rsid w:val="008E47EE"/>
    <w:rsid w:val="008F34B0"/>
    <w:rsid w:val="008F5C2B"/>
    <w:rsid w:val="008F6C3F"/>
    <w:rsid w:val="008F6CF4"/>
    <w:rsid w:val="008F7196"/>
    <w:rsid w:val="008F7560"/>
    <w:rsid w:val="008F7C7E"/>
    <w:rsid w:val="00905681"/>
    <w:rsid w:val="00905F68"/>
    <w:rsid w:val="00910647"/>
    <w:rsid w:val="0091319B"/>
    <w:rsid w:val="00913C94"/>
    <w:rsid w:val="00914D92"/>
    <w:rsid w:val="009160A2"/>
    <w:rsid w:val="00916DB8"/>
    <w:rsid w:val="0091753E"/>
    <w:rsid w:val="0092064B"/>
    <w:rsid w:val="00923DDC"/>
    <w:rsid w:val="00924637"/>
    <w:rsid w:val="00925C27"/>
    <w:rsid w:val="009306C3"/>
    <w:rsid w:val="009324D4"/>
    <w:rsid w:val="009337C3"/>
    <w:rsid w:val="009340FA"/>
    <w:rsid w:val="0094701D"/>
    <w:rsid w:val="009475F5"/>
    <w:rsid w:val="00953965"/>
    <w:rsid w:val="00954CC2"/>
    <w:rsid w:val="00955272"/>
    <w:rsid w:val="00963FB3"/>
    <w:rsid w:val="009659B8"/>
    <w:rsid w:val="00965C0E"/>
    <w:rsid w:val="00966A42"/>
    <w:rsid w:val="00966ED4"/>
    <w:rsid w:val="00967C38"/>
    <w:rsid w:val="00970EC1"/>
    <w:rsid w:val="009744DA"/>
    <w:rsid w:val="00975C7E"/>
    <w:rsid w:val="00976ED6"/>
    <w:rsid w:val="00977A9E"/>
    <w:rsid w:val="00994536"/>
    <w:rsid w:val="00995692"/>
    <w:rsid w:val="00996ED9"/>
    <w:rsid w:val="00997481"/>
    <w:rsid w:val="009A0FB3"/>
    <w:rsid w:val="009A1267"/>
    <w:rsid w:val="009A1A6D"/>
    <w:rsid w:val="009A3002"/>
    <w:rsid w:val="009A3488"/>
    <w:rsid w:val="009A3DAD"/>
    <w:rsid w:val="009B27E1"/>
    <w:rsid w:val="009B4BB2"/>
    <w:rsid w:val="009C0A95"/>
    <w:rsid w:val="009C0D0D"/>
    <w:rsid w:val="009C36DA"/>
    <w:rsid w:val="009C7F94"/>
    <w:rsid w:val="009D44EB"/>
    <w:rsid w:val="009D79BB"/>
    <w:rsid w:val="009E0085"/>
    <w:rsid w:val="009E3839"/>
    <w:rsid w:val="009E3BE1"/>
    <w:rsid w:val="009E6B3A"/>
    <w:rsid w:val="00A01BC7"/>
    <w:rsid w:val="00A0230C"/>
    <w:rsid w:val="00A02AA8"/>
    <w:rsid w:val="00A0316E"/>
    <w:rsid w:val="00A11233"/>
    <w:rsid w:val="00A22E86"/>
    <w:rsid w:val="00A263D6"/>
    <w:rsid w:val="00A31123"/>
    <w:rsid w:val="00A34127"/>
    <w:rsid w:val="00A34679"/>
    <w:rsid w:val="00A355B0"/>
    <w:rsid w:val="00A419E0"/>
    <w:rsid w:val="00A426AF"/>
    <w:rsid w:val="00A44A7F"/>
    <w:rsid w:val="00A46E70"/>
    <w:rsid w:val="00A512FB"/>
    <w:rsid w:val="00A56C4E"/>
    <w:rsid w:val="00A5757F"/>
    <w:rsid w:val="00A57883"/>
    <w:rsid w:val="00A64926"/>
    <w:rsid w:val="00A659E7"/>
    <w:rsid w:val="00A70E0A"/>
    <w:rsid w:val="00A72480"/>
    <w:rsid w:val="00A726C6"/>
    <w:rsid w:val="00A77B27"/>
    <w:rsid w:val="00A81BBF"/>
    <w:rsid w:val="00A83B8F"/>
    <w:rsid w:val="00A8405A"/>
    <w:rsid w:val="00A84BDA"/>
    <w:rsid w:val="00A85FAB"/>
    <w:rsid w:val="00A87C7E"/>
    <w:rsid w:val="00A91249"/>
    <w:rsid w:val="00A91DB4"/>
    <w:rsid w:val="00A93A8C"/>
    <w:rsid w:val="00A94244"/>
    <w:rsid w:val="00A94568"/>
    <w:rsid w:val="00AA617B"/>
    <w:rsid w:val="00AB12BD"/>
    <w:rsid w:val="00AB2503"/>
    <w:rsid w:val="00AB28EF"/>
    <w:rsid w:val="00AB433C"/>
    <w:rsid w:val="00AC3177"/>
    <w:rsid w:val="00AC7075"/>
    <w:rsid w:val="00AD5EFB"/>
    <w:rsid w:val="00AE1516"/>
    <w:rsid w:val="00AE1745"/>
    <w:rsid w:val="00AE1E85"/>
    <w:rsid w:val="00AE20EA"/>
    <w:rsid w:val="00AE474D"/>
    <w:rsid w:val="00AE4984"/>
    <w:rsid w:val="00AE77FC"/>
    <w:rsid w:val="00AF2629"/>
    <w:rsid w:val="00AF2A73"/>
    <w:rsid w:val="00B019A4"/>
    <w:rsid w:val="00B0332C"/>
    <w:rsid w:val="00B0345C"/>
    <w:rsid w:val="00B13885"/>
    <w:rsid w:val="00B15FEB"/>
    <w:rsid w:val="00B17921"/>
    <w:rsid w:val="00B17D1A"/>
    <w:rsid w:val="00B20162"/>
    <w:rsid w:val="00B204B4"/>
    <w:rsid w:val="00B2185A"/>
    <w:rsid w:val="00B2269B"/>
    <w:rsid w:val="00B228DF"/>
    <w:rsid w:val="00B24470"/>
    <w:rsid w:val="00B24883"/>
    <w:rsid w:val="00B25EB1"/>
    <w:rsid w:val="00B304A6"/>
    <w:rsid w:val="00B32639"/>
    <w:rsid w:val="00B32E02"/>
    <w:rsid w:val="00B34025"/>
    <w:rsid w:val="00B41949"/>
    <w:rsid w:val="00B54504"/>
    <w:rsid w:val="00B55E2D"/>
    <w:rsid w:val="00B67C27"/>
    <w:rsid w:val="00B7680E"/>
    <w:rsid w:val="00B772F9"/>
    <w:rsid w:val="00B822FA"/>
    <w:rsid w:val="00B87BB8"/>
    <w:rsid w:val="00B92971"/>
    <w:rsid w:val="00B937D1"/>
    <w:rsid w:val="00B93AA3"/>
    <w:rsid w:val="00B93B35"/>
    <w:rsid w:val="00B94F02"/>
    <w:rsid w:val="00BA434E"/>
    <w:rsid w:val="00BA4359"/>
    <w:rsid w:val="00BB000A"/>
    <w:rsid w:val="00BB0475"/>
    <w:rsid w:val="00BB39D7"/>
    <w:rsid w:val="00BB56DE"/>
    <w:rsid w:val="00BB6B73"/>
    <w:rsid w:val="00BB7E8E"/>
    <w:rsid w:val="00BC1F6F"/>
    <w:rsid w:val="00BC34FD"/>
    <w:rsid w:val="00BC3852"/>
    <w:rsid w:val="00BC44FD"/>
    <w:rsid w:val="00BD235E"/>
    <w:rsid w:val="00BD5445"/>
    <w:rsid w:val="00BD5C6F"/>
    <w:rsid w:val="00BD7EE1"/>
    <w:rsid w:val="00BE609E"/>
    <w:rsid w:val="00BE7777"/>
    <w:rsid w:val="00BE7ADA"/>
    <w:rsid w:val="00BF177D"/>
    <w:rsid w:val="00C05749"/>
    <w:rsid w:val="00C057D7"/>
    <w:rsid w:val="00C079D5"/>
    <w:rsid w:val="00C10A39"/>
    <w:rsid w:val="00C11BFC"/>
    <w:rsid w:val="00C15194"/>
    <w:rsid w:val="00C20DD2"/>
    <w:rsid w:val="00C21FEE"/>
    <w:rsid w:val="00C254FC"/>
    <w:rsid w:val="00C2622F"/>
    <w:rsid w:val="00C301FB"/>
    <w:rsid w:val="00C31789"/>
    <w:rsid w:val="00C3459A"/>
    <w:rsid w:val="00C352D7"/>
    <w:rsid w:val="00C56F1D"/>
    <w:rsid w:val="00C67F76"/>
    <w:rsid w:val="00C705F2"/>
    <w:rsid w:val="00C74023"/>
    <w:rsid w:val="00C75712"/>
    <w:rsid w:val="00C83179"/>
    <w:rsid w:val="00C8474A"/>
    <w:rsid w:val="00C85B97"/>
    <w:rsid w:val="00C92E49"/>
    <w:rsid w:val="00C96F86"/>
    <w:rsid w:val="00C977EF"/>
    <w:rsid w:val="00C97987"/>
    <w:rsid w:val="00CA1E98"/>
    <w:rsid w:val="00CA2F83"/>
    <w:rsid w:val="00CA4F68"/>
    <w:rsid w:val="00CA61A7"/>
    <w:rsid w:val="00CA6BFA"/>
    <w:rsid w:val="00CA74B8"/>
    <w:rsid w:val="00CA793A"/>
    <w:rsid w:val="00CB7D09"/>
    <w:rsid w:val="00CC2BDB"/>
    <w:rsid w:val="00CC5463"/>
    <w:rsid w:val="00CC7EA7"/>
    <w:rsid w:val="00CD43B8"/>
    <w:rsid w:val="00CD484B"/>
    <w:rsid w:val="00CD5E2F"/>
    <w:rsid w:val="00CD6680"/>
    <w:rsid w:val="00CD671D"/>
    <w:rsid w:val="00CE2551"/>
    <w:rsid w:val="00CE767F"/>
    <w:rsid w:val="00CE7AA1"/>
    <w:rsid w:val="00CF1794"/>
    <w:rsid w:val="00CF2307"/>
    <w:rsid w:val="00CF25C0"/>
    <w:rsid w:val="00CF535E"/>
    <w:rsid w:val="00CF5AD5"/>
    <w:rsid w:val="00D02C66"/>
    <w:rsid w:val="00D06CBB"/>
    <w:rsid w:val="00D074B0"/>
    <w:rsid w:val="00D07CDE"/>
    <w:rsid w:val="00D10000"/>
    <w:rsid w:val="00D141EE"/>
    <w:rsid w:val="00D1792D"/>
    <w:rsid w:val="00D17E4A"/>
    <w:rsid w:val="00D20F31"/>
    <w:rsid w:val="00D24C25"/>
    <w:rsid w:val="00D24DAE"/>
    <w:rsid w:val="00D32119"/>
    <w:rsid w:val="00D3388B"/>
    <w:rsid w:val="00D371B2"/>
    <w:rsid w:val="00D37868"/>
    <w:rsid w:val="00D401A8"/>
    <w:rsid w:val="00D4112C"/>
    <w:rsid w:val="00D44D2C"/>
    <w:rsid w:val="00D45759"/>
    <w:rsid w:val="00D502E9"/>
    <w:rsid w:val="00D52FB1"/>
    <w:rsid w:val="00D5350D"/>
    <w:rsid w:val="00D55E2D"/>
    <w:rsid w:val="00D56D39"/>
    <w:rsid w:val="00D573C7"/>
    <w:rsid w:val="00D607E0"/>
    <w:rsid w:val="00D72610"/>
    <w:rsid w:val="00D72877"/>
    <w:rsid w:val="00D74AA9"/>
    <w:rsid w:val="00D7552C"/>
    <w:rsid w:val="00D75F8A"/>
    <w:rsid w:val="00D805C3"/>
    <w:rsid w:val="00D864AC"/>
    <w:rsid w:val="00D875F9"/>
    <w:rsid w:val="00D90E61"/>
    <w:rsid w:val="00D93DE7"/>
    <w:rsid w:val="00D97250"/>
    <w:rsid w:val="00DA30D8"/>
    <w:rsid w:val="00DA3C15"/>
    <w:rsid w:val="00DB1730"/>
    <w:rsid w:val="00DB1B62"/>
    <w:rsid w:val="00DB39D9"/>
    <w:rsid w:val="00DB5A25"/>
    <w:rsid w:val="00DB7639"/>
    <w:rsid w:val="00DC18A7"/>
    <w:rsid w:val="00DC1F16"/>
    <w:rsid w:val="00DC25F2"/>
    <w:rsid w:val="00DC7F5E"/>
    <w:rsid w:val="00DD220E"/>
    <w:rsid w:val="00DE11B1"/>
    <w:rsid w:val="00DE203E"/>
    <w:rsid w:val="00DE5B6D"/>
    <w:rsid w:val="00DF4093"/>
    <w:rsid w:val="00DF5505"/>
    <w:rsid w:val="00DF6656"/>
    <w:rsid w:val="00E020D3"/>
    <w:rsid w:val="00E07DE6"/>
    <w:rsid w:val="00E11751"/>
    <w:rsid w:val="00E132FD"/>
    <w:rsid w:val="00E14FA0"/>
    <w:rsid w:val="00E15037"/>
    <w:rsid w:val="00E1673C"/>
    <w:rsid w:val="00E1731C"/>
    <w:rsid w:val="00E21C9C"/>
    <w:rsid w:val="00E22F76"/>
    <w:rsid w:val="00E33BA5"/>
    <w:rsid w:val="00E358DF"/>
    <w:rsid w:val="00E4176A"/>
    <w:rsid w:val="00E4185E"/>
    <w:rsid w:val="00E41C49"/>
    <w:rsid w:val="00E46243"/>
    <w:rsid w:val="00E52026"/>
    <w:rsid w:val="00E55DE9"/>
    <w:rsid w:val="00E567BA"/>
    <w:rsid w:val="00E6256C"/>
    <w:rsid w:val="00E62618"/>
    <w:rsid w:val="00E65E16"/>
    <w:rsid w:val="00E67406"/>
    <w:rsid w:val="00E676F8"/>
    <w:rsid w:val="00E677CF"/>
    <w:rsid w:val="00E779C8"/>
    <w:rsid w:val="00E84D74"/>
    <w:rsid w:val="00E85270"/>
    <w:rsid w:val="00E8551E"/>
    <w:rsid w:val="00E8675F"/>
    <w:rsid w:val="00E92B0B"/>
    <w:rsid w:val="00E93698"/>
    <w:rsid w:val="00E939CC"/>
    <w:rsid w:val="00E964EF"/>
    <w:rsid w:val="00E97735"/>
    <w:rsid w:val="00EA0DCE"/>
    <w:rsid w:val="00EA108E"/>
    <w:rsid w:val="00EA2266"/>
    <w:rsid w:val="00EA6121"/>
    <w:rsid w:val="00EB1321"/>
    <w:rsid w:val="00EB2ED6"/>
    <w:rsid w:val="00EB3F14"/>
    <w:rsid w:val="00EB5E66"/>
    <w:rsid w:val="00EC0AC1"/>
    <w:rsid w:val="00EC2C71"/>
    <w:rsid w:val="00EC53DB"/>
    <w:rsid w:val="00EC65BF"/>
    <w:rsid w:val="00EC7BEC"/>
    <w:rsid w:val="00ED1285"/>
    <w:rsid w:val="00ED134E"/>
    <w:rsid w:val="00ED2B8F"/>
    <w:rsid w:val="00ED7E92"/>
    <w:rsid w:val="00EE4535"/>
    <w:rsid w:val="00EE63BD"/>
    <w:rsid w:val="00EF0C1A"/>
    <w:rsid w:val="00EF593F"/>
    <w:rsid w:val="00EF68A0"/>
    <w:rsid w:val="00F00146"/>
    <w:rsid w:val="00F02104"/>
    <w:rsid w:val="00F044C9"/>
    <w:rsid w:val="00F070C6"/>
    <w:rsid w:val="00F10142"/>
    <w:rsid w:val="00F12436"/>
    <w:rsid w:val="00F1336C"/>
    <w:rsid w:val="00F1622D"/>
    <w:rsid w:val="00F210B6"/>
    <w:rsid w:val="00F24772"/>
    <w:rsid w:val="00F271D7"/>
    <w:rsid w:val="00F40531"/>
    <w:rsid w:val="00F40534"/>
    <w:rsid w:val="00F43A38"/>
    <w:rsid w:val="00F51C3D"/>
    <w:rsid w:val="00F55BA2"/>
    <w:rsid w:val="00F6670C"/>
    <w:rsid w:val="00F7169C"/>
    <w:rsid w:val="00F73F38"/>
    <w:rsid w:val="00F82777"/>
    <w:rsid w:val="00F840C3"/>
    <w:rsid w:val="00F85DC2"/>
    <w:rsid w:val="00F86AE5"/>
    <w:rsid w:val="00F92993"/>
    <w:rsid w:val="00F92A91"/>
    <w:rsid w:val="00F92CBB"/>
    <w:rsid w:val="00F93DB5"/>
    <w:rsid w:val="00F96C2A"/>
    <w:rsid w:val="00FA0098"/>
    <w:rsid w:val="00FA14A8"/>
    <w:rsid w:val="00FA1A4B"/>
    <w:rsid w:val="00FA1EFF"/>
    <w:rsid w:val="00FA523A"/>
    <w:rsid w:val="00FA7FA1"/>
    <w:rsid w:val="00FB0650"/>
    <w:rsid w:val="00FB0977"/>
    <w:rsid w:val="00FB4FD2"/>
    <w:rsid w:val="00FB5B89"/>
    <w:rsid w:val="00FD0739"/>
    <w:rsid w:val="00FD138E"/>
    <w:rsid w:val="00FD29A5"/>
    <w:rsid w:val="00FD63B3"/>
    <w:rsid w:val="00FE0F66"/>
    <w:rsid w:val="00FE3B03"/>
    <w:rsid w:val="00FE4902"/>
    <w:rsid w:val="00FE6011"/>
    <w:rsid w:val="00FE7677"/>
    <w:rsid w:val="00FF03E3"/>
    <w:rsid w:val="00FF0E0A"/>
    <w:rsid w:val="00FF2128"/>
    <w:rsid w:val="00FF5AAE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32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footer" w:locked="true" w:uiPriority="0" w:semiHidden="false" w:unhideWhenUsed="false"/>
    <w:lsdException w:name="caption" w:locked="true" w:uiPriority="0" w:qFormat="true"/>
    <w:lsdException w:name="page number" w:locked="true" w:uiPriority="0" w:semiHidden="false" w:unhideWhenUsed="fals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No List" w:locked="true" w:semiHidden="false" w:unhideWhenUsed="false"/>
    <w:lsdException w:name="Balloon Text" w:locked="true" w:uiPriority="0" w:semiHidden="false" w:unhideWhenUsed="fals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D21B8"/>
    <w:rPr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336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rsid w:val="00F10142"/>
    <w:rPr>
      <w:rFonts w:ascii="Tahoma" w:hAnsi="Tahoma"/>
      <w:sz w:val="16"/>
      <w:szCs w:val="16"/>
      <w:lang w:val="en-US"/>
    </w:rPr>
  </w:style>
  <w:style w:type="character" w:styleId="TekstbaloniaChar" w:customStyle="true">
    <w:name w:val="Tekst balončića Char"/>
    <w:basedOn w:val="Zadanifontodlomka"/>
    <w:link w:val="Tekstbalonia"/>
    <w:uiPriority w:val="99"/>
    <w:locked/>
    <w:rsid w:val="00F10142"/>
    <w:rPr>
      <w:rFonts w:ascii="Tahoma" w:hAnsi="Tahoma" w:cs="Times New Roman"/>
      <w:sz w:val="16"/>
    </w:rPr>
  </w:style>
  <w:style w:type="paragraph" w:styleId="Odlomakpopisa1" w:customStyle="true">
    <w:name w:val="Odlomak popisa1"/>
    <w:basedOn w:val="Normal"/>
    <w:uiPriority w:val="99"/>
    <w:rsid w:val="00F10142"/>
    <w:pPr>
      <w:ind w:left="708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99"/>
    <w:locked/>
    <w:rsid w:val="00F10142"/>
    <w:rPr>
      <w:rFonts w:ascii="Times New Roman" w:hAnsi="Times New Roman" w:eastAsia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F10142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val="en-US"/>
    </w:rPr>
  </w:style>
  <w:style w:type="character" w:styleId="PodnojeChar" w:customStyle="true">
    <w:name w:val="Podnožje Char"/>
    <w:basedOn w:val="Zadanifontodlomka"/>
    <w:link w:val="Podnoje"/>
    <w:uiPriority w:val="99"/>
    <w:locked/>
    <w:rsid w:val="00F10142"/>
    <w:rPr>
      <w:rFonts w:ascii="Times New Roman" w:hAnsi="Times New Roman" w:cs="Times New Roman"/>
      <w:sz w:val="24"/>
    </w:rPr>
  </w:style>
  <w:style w:type="character" w:styleId="Brojstranice">
    <w:name w:val="page number"/>
    <w:basedOn w:val="Zadanifontodlomka"/>
    <w:uiPriority w:val="99"/>
    <w:rsid w:val="00F10142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954CC2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type="paragraph" w:styleId="Revizija">
    <w:name w:val="Revision"/>
    <w:hidden/>
    <w:uiPriority w:val="99"/>
    <w:semiHidden/>
    <w:rsid w:val="007D6A73"/>
    <w:rPr>
      <w:lang w:val="hr-HR"/>
    </w:rPr>
  </w:style>
  <w:style w:type="paragraph" w:styleId="Bezproreda">
    <w:name w:val="No Spacing"/>
    <w:uiPriority w:val="1"/>
    <w:qFormat/>
    <w:rsid w:val="007B4E38"/>
    <w:rPr>
      <w:lang w:val="hr-HR"/>
    </w:rPr>
  </w:style>
  <w:style w:type="paragraph" w:styleId="Default" w:customStyle="true">
    <w:name w:val="Default"/>
    <w:rsid w:val="00B41949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4A0D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0DE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A0DE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A0DE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A0DE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No List" w:semiHidden="0" w:unhideWhenUsed="0"/>
    <w:lsdException w:locked="1" w:name="Balloon Text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1B8"/>
    <w:rPr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ascii="Tahoma" w:cs="Times New Roman" w:hAnsi="Tahoma"/>
      <w:sz w:val="16"/>
    </w:rPr>
  </w:style>
  <w:style w:customStyle="1" w:styleId="Odlomakpopisa1" w:type="paragraph">
    <w:name w:val="Odlomak popisa1"/>
    <w:basedOn w:val="Normal"/>
    <w:uiPriority w:val="99"/>
    <w:rsid w:val="00F10142"/>
    <w:pPr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ascii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</w:pPr>
    <w:rPr>
      <w:rFonts w:ascii="Times New Roman" w:hAnsi="Times New Roman"/>
      <w:sz w:val="24"/>
      <w:szCs w:val="24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F10142"/>
    <w:rPr>
      <w:rFonts w:ascii="Times New Roman" w:cs="Times New Roman" w:hAns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customStyle="1" w:styleId="Default" w:type="paragraph">
    <w:name w:val="Default"/>
    <w:rsid w:val="00B4194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0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D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DE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DE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DE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6866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siječnja 2022.</izvorni_sadrzaj>
    <derivirana_varijabla naziv="DomainObject.PlaniraniZavrsetakDatum_1">17. siječnja 2022.</derivirana_varijabla>
  </DomainObject.PlaniraniZavrsetakDatum>
  <DomainObject.PlaniraniPocetakDatum>
    <izvorni_sadrzaj>17. siječnja 2022.</izvorni_sadrzaj>
    <derivirana_varijabla naziv="DomainObject.PlaniraniPocetakDatum_1">17. siječnja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2022.</izvorni_sadrzaj>
    <derivirana_varijabla naziv="DomainObject.Zapisnik.DatumKreiranja_1">17.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St-488/2021-17</izvorni_sadrzaj>
    <derivirana_varijabla naziv="DomainObject.Zapisnik.Oznaka_1">St-488/2021-17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2021.</izvorni_sadrzaj>
    <derivirana_varijabla naziv="DomainObject.Predmet.DatumOsnivanja_1">28.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St-488/2021</izvorni_sadrzaj>
    <derivirana_varijabla naziv="DomainObject.Predmet.OznakaBroj_1">St-488/2021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PLACA UGOSTITELJSTVO društvo s ograničenom odgovornošću za trgovinu i ugostiteljstvo</izvorni_sadrzaj>
    <derivirana_varijabla naziv="DomainObject.Predmet.StrankaFormated_1">  PLACA UGOSTITELJSTVO društvo s ograničenom odgovornošću za trgovinu i ugostiteljstvo</derivirana_varijabla>
  </DomainObject.Predmet.StrankaFormated>
  <DomainObject.Predmet.StrankaFormatedOIB>
    <izvorni_sadrzaj>  PLACA UGOSTITELJSTVO društvo s ograničenom odgovornošću za trgovinu i ugostiteljstvo, OIB 97173962608</izvorni_sadrzaj>
    <derivirana_varijabla naziv="DomainObject.Predmet.StrankaFormatedOIB_1">  PLACA UGOSTITELJSTVO društvo s ograničenom odgovornošću za trgovinu i ugostiteljstvo, OIB 97173962608</derivirana_varijabla>
  </DomainObject.Predmet.StrankaFormatedOIB>
  <DomainObject.Predmet.StrankaFormatedWithAdress>
    <izvorni_sadrzaj> PLACA UGOSTITELJSTVO društvo s ograničenom odgovornošću za trgovinu i ugostiteljstvo, Ulica Grgura Budislavića 99, 23000 Zadar</izvorni_sadrzaj>
    <derivirana_varijabla naziv="DomainObject.Predmet.StrankaFormatedWithAdress_1"> PLACA UGOSTITELJSTVO društvo s ograničenom odgovornošću za trgovinu i ugostiteljstvo, Ulica Grgura Budislavića 99, 23000 Zadar</derivirana_varijabla>
  </DomainObject.Predmet.StrankaFormatedWithAdress>
  <DomainObject.Predmet.StrankaFormatedWithAdressOIB>
    <izvorni_sadrzaj> PLACA UGOSTITELJSTVO društvo s ograničenom odgovornošću za trgovinu i ugostiteljstvo, OIB 97173962608, Ulica Grgura Budislavića 99, 23000 Zadar</izvorni_sadrzaj>
    <derivirana_varijabla naziv="DomainObject.Predmet.StrankaFormatedWithAdressOIB_1"> PLACA UGOSTITELJSTVO društvo s ograničenom odgovornošću za trgovinu i ugostiteljstvo, OIB 97173962608, Ulica Grgura Budislavića 99, 23000 Zadar</derivirana_varijabla>
  </DomainObject.Predmet.StrankaFormatedWithAdressOIB>
  <DomainObject.Predmet.StrankaWithAdress>
    <izvorni_sadrzaj>PLACA UGOSTITELJSTVO društvo s ograničenom odgovornošću za trgovinu i ugostiteljstvo Ulica Grgura Budislavića 99,23000 Zadar</izvorni_sadrzaj>
    <derivirana_varijabla naziv="DomainObject.Predmet.StrankaWithAdress_1">PLACA UGOSTITELJSTVO društvo s ograničenom odgovornošću za trgovinu i ugostiteljstvo Ulica Grgura Budislavića 99,23000 Zadar</derivirana_varijabla>
  </DomainObject.Predmet.StrankaWithAdress>
  <DomainObject.Predmet.StrankaWithAdressOIB>
    <izvorni_sadrzaj>PLACA UGOSTITELJSTVO društvo s ograničenom odgovornošću za trgovinu i ugostiteljstvo, OIB 97173962608, Ulica Grgura Budislavića 99,23000 Zadar</izvorni_sadrzaj>
    <derivirana_varijabla naziv="DomainObject.Predmet.StrankaWithAdressOIB_1">PLACA UGOSTITELJSTVO društvo s ograničenom odgovornošću za trgovinu i ugostiteljstvo, OIB 97173962608, Ulica Grgura Budislavića 99,23000 Zadar</derivirana_varijabla>
  </DomainObject.Predmet.StrankaWithAdressOIB>
  <DomainObject.Predmet.StrankaNazivFormated>
    <izvorni_sadrzaj>PLACA UGOSTITELJSTVO društvo s ograničenom odgovornošću za trgovinu i ugostiteljstvo</izvorni_sadrzaj>
    <derivirana_varijabla naziv="DomainObject.Predmet.StrankaNazivFormated_1">PLACA UGOSTITELJSTVO društvo s ograničenom odgovornošću za trgovinu i ugostiteljstvo</derivirana_varijabla>
  </DomainObject.Predmet.StrankaNazivFormated>
  <DomainObject.Predmet.StrankaNazivFormatedOIB>
    <izvorni_sadrzaj>PLACA UGOSTITELJSTVO društvo s ograničenom odgovornošću za trgovinu i ugostiteljstvo, OIB 97173962608</izvorni_sadrzaj>
    <derivirana_varijabla naziv="DomainObject.Predmet.StrankaNazivFormatedOIB_1">PLACA UGOSTITELJSTVO društvo s ograničenom odgovornošću za trgovinu i ugostiteljstvo, OIB 97173962608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PLACA UGOSTITELJSTVO društvo s ograničenom odgovornošću za trgovinu i ugostiteljstvo</item>
    </izvorni_sadrzaj>
    <derivirana_varijabla naziv="DomainObject.Predmet.StrankaListFormated_1">
      <item>PLACA UGOSTITELJSTVO društvo s ograničenom odgovornošću za trgovinu i ugostiteljstvo</item>
    </derivirana_varijabla>
  </DomainObject.Predmet.StrankaListFormated>
  <DomainObject.Predmet.StrankaListFormatedOIB>
    <izvorni_sadrzaj>
      <item>PLACA UGOSTITELJSTVO društvo s ograničenom odgovornošću za trgovinu i ugostiteljstvo, OIB 97173962608</item>
    </izvorni_sadrzaj>
    <derivirana_varijabla naziv="DomainObject.Predmet.StrankaListFormatedOIB_1">
      <item>PLACA UGOSTITELJSTVO društvo s ograničenom odgovornošću za trgovinu i ugostiteljstvo, OIB 97173962608</item>
    </derivirana_varijabla>
  </DomainObject.Predmet.StrankaListFormatedOIB>
  <DomainObject.Predmet.StrankaListFormatedWithAdress>
    <izvorni_sadrzaj>
      <item>PLACA UGOSTITELJSTVO društvo s ograničenom odgovornošću za trgovinu i ugostiteljstvo, Ulica Grgura Budislavića 99, 23000 Zadar</item>
    </izvorni_sadrzaj>
    <derivirana_varijabla naziv="DomainObject.Predmet.StrankaListFormatedWithAdress_1">
      <item>PLACA UGOSTITELJSTVO društvo s ograničenom odgovornošću za trgovinu i ugostiteljstvo, Ulica Grgura Budislavića 99, 23000 Zadar</item>
    </derivirana_varijabla>
  </DomainObject.Predmet.StrankaListFormatedWithAdress>
  <DomainObject.Predmet.StrankaListFormatedWithAdressOIB>
    <izvorni_sadrzaj>
      <item>PLACA UGOSTITELJSTVO društvo s ograničenom odgovornošću za trgovinu i ugostiteljstvo, OIB 97173962608, Ulica Grgura Budislavića 99, 23000 Zadar</item>
    </izvorni_sadrzaj>
    <derivirana_varijabla naziv="DomainObject.Predmet.StrankaListFormatedWithAdressOIB_1">
      <item>PLACA UGOSTITELJSTVO društvo s ograničenom odgovornošću za trgovinu i ugostiteljstvo, OIB 97173962608, Ulica Grgura Budislavića 99, 23000 Zadar</item>
    </derivirana_varijabla>
  </DomainObject.Predmet.StrankaListFormatedWithAdressOIB>
  <DomainObject.Predmet.StrankaListNazivFormated>
    <izvorni_sadrzaj>
      <item>PLACA UGOSTITELJSTVO društvo s ograničenom odgovornošću za trgovinu i ugostiteljstvo</item>
    </izvorni_sadrzaj>
    <derivirana_varijabla naziv="DomainObject.Predmet.StrankaListNazivFormated_1">
      <item>PLACA UGOSTITELJSTVO društvo s ograničenom odgovornošću za trgovinu i ugostiteljstvo</item>
    </derivirana_varijabla>
  </DomainObject.Predmet.StrankaListNazivFormated>
  <DomainObject.Predmet.StrankaListNazivFormatedOIB>
    <izvorni_sadrzaj>
      <item>PLACA UGOSTITELJSTVO društvo s ograničenom odgovornošću za trgovinu i ugostiteljstvo, OIB 97173962608</item>
    </izvorni_sadrzaj>
    <derivirana_varijabla naziv="DomainObject.Predmet.StrankaListNazivFormatedOIB_1">
      <item>PLACA UGOSTITELJSTVO društvo s ograničenom odgovornošću za trgovinu i ugostiteljstvo, OIB 97173962608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2022.</izvorni_sadrzaj>
    <derivirana_varijabla naziv="DomainObject.Datum_1">17. siječnja 2022.</derivirana_varijabla>
  </DomainObject.Datum>
  <DomainObject.PoslovniBrojDokumenta>
    <izvorni_sadrzaj>St-488/2021-17</izvorni_sadrzaj>
    <derivirana_varijabla naziv="DomainObject.PoslovniBrojDokumenta_1">St-488/2021-17</derivirana_varijabla>
  </DomainObject.PoslovniBrojDokumenta>
  <DomainObject.Predmet.StrankaIDrugi>
    <izvorni_sadrzaj>PLACA UGOSTITELJSTVO društvo s ograničenom odgovornošću za trgovinu i ugostiteljstvo</izvorni_sadrzaj>
    <derivirana_varijabla naziv="DomainObject.Predmet.StrankaIDrugi_1">PLACA UGOSTITELJSTVO društvo s ograničenom odgovornošću za trgovinu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PLACA UGOSTITELJSTVO društvo s ograničenom odgovornošću za trgovinu i ugostiteljstvo, OIB 97173962608, Ulica Grgura Budislavića 99, 23000 Zadar</izvorni_sadrzaj>
    <derivirana_varijabla naziv="DomainObject.Predmet.StrankaIDrugiAdressOIB_1">PLACA UGOSTITELJSTVO društvo s ograničenom odgovornošću za trgovinu i ugostiteljstvo, OIB 97173962608, Ulica Grgura Budislavića 99,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PLACA UGOSTITELJSTVO društvo s ograničenom odgovornošću za trgovinu i ugostiteljstvo</item>
    </izvorni_sadrzaj>
    <derivirana_varijabla naziv="DomainObject.Predmet.SudioniciListNaziv_1">
      <item>PLACA UGOSTITELJSTVO društvo s ograničenom odgovornošću za trgovinu i ugostiteljstvo</item>
    </derivirana_varijabla>
  </DomainObject.Predmet.SudioniciListNaziv>
  <DomainObject.Predmet.SudioniciListAdressOIB>
    <izvorni_sadrzaj>
      <item>PLACA UGOSTITELJSTVO društvo s ograničenom odgovornošću za trgovinu i ugostiteljstvo, OIB 97173962608, Ulica Grgura Budislavića 99,23000 Zadar</item>
    </izvorni_sadrzaj>
    <derivirana_varijabla naziv="DomainObject.Predmet.SudioniciListAdressOIB_1">
      <item>PLACA UGOSTITELJSTVO društvo s ograničenom odgovornošću za trgovinu i ugostiteljstvo, OIB 97173962608, Ulica Grgura Budislavića 99,23000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97173962608</item>
    </izvorni_sadrzaj>
    <derivirana_varijabla naziv="DomainObject.Predmet.SudioniciListNazivOIB_1">
      <item>, OIB 97173962608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srpnja 2021.</izvorni_sadrzaj>
    <derivirana_varijabla naziv="DomainObject.Predmet.DatumPocetkaProcesa_1">28.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F23B39-453C-4A12-88AF-300E0E0BDAC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30</properties:Pages>
  <properties:Words>8152</properties:Words>
  <properties:Characters>50242</properties:Characters>
  <properties:Lines>3695</properties:Lines>
  <properties:Paragraphs>997</properties:Paragraphs>
  <properties:TotalTime>515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57690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2022-01-13T07:47:00Z</dcterms:created>
  <dc:creator>Milunka</dc:creator>
  <cp:lastModifiedBy>Martina Kalmeta</cp:lastModifiedBy>
  <cp:lastPrinted>2022-01-17T09:53:00Z</cp:lastPrinted>
  <dcterms:modified xmlns:xsi="http://www.w3.org/2001/XMLSchema-instance" xsi:type="dcterms:W3CDTF">2022-01-17T10:05:00Z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St-488/2021-17 / Zapisnik - Ročište radi ispitivanja tražbina (2 St -488-21 ispitno ročište 17.1.22. 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30</vt:i4>
  </prop:property>
</prop:Properties>
</file>